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948105" w14:textId="77777777" w:rsidR="00D66D51" w:rsidRPr="004A018E" w:rsidRDefault="00D66D51" w:rsidP="00C47B2A">
      <w:pPr>
        <w:suppressAutoHyphens w:val="0"/>
        <w:autoSpaceDN/>
        <w:spacing w:before="0" w:after="0"/>
        <w:ind w:firstLine="0"/>
        <w:textAlignment w:val="auto"/>
        <w:rPr>
          <w:rFonts w:cs="Arial"/>
          <w:lang w:val="en-US"/>
        </w:rPr>
      </w:pPr>
    </w:p>
    <w:p w14:paraId="03D360EE" w14:textId="0B8E36D7" w:rsidR="00357BDE" w:rsidRPr="004A018E" w:rsidRDefault="00E97BCC" w:rsidP="00D40048">
      <w:pPr>
        <w:suppressAutoHyphens w:val="0"/>
        <w:autoSpaceDN/>
        <w:spacing w:before="0" w:after="91" w:line="241" w:lineRule="auto"/>
        <w:ind w:firstLine="0"/>
        <w:jc w:val="center"/>
        <w:textAlignment w:val="auto"/>
        <w:rPr>
          <w:rFonts w:eastAsia="Calibri" w:cs="Arial"/>
          <w:color w:val="000000"/>
          <w:kern w:val="2"/>
          <w:sz w:val="24"/>
          <w:lang w:eastAsia="lt-LT"/>
          <w14:ligatures w14:val="standardContextual"/>
        </w:rPr>
      </w:pPr>
      <w:r>
        <w:rPr>
          <w:rFonts w:eastAsia="Calibri" w:cs="Arial"/>
          <w:color w:val="000000"/>
          <w:kern w:val="2"/>
          <w:sz w:val="24"/>
          <w:lang w:eastAsia="lt-LT"/>
          <w14:ligatures w14:val="standardContextual"/>
        </w:rPr>
        <w:t>SĄNAUDŲ ŽINIARAŠTIS</w:t>
      </w:r>
    </w:p>
    <w:p w14:paraId="5D3F539F" w14:textId="7A516E85" w:rsidR="0019237E" w:rsidRPr="00C47B2A" w:rsidRDefault="004B48AD" w:rsidP="00C47B2A">
      <w:pPr>
        <w:suppressAutoHyphens w:val="0"/>
        <w:autoSpaceDN/>
        <w:spacing w:before="0" w:after="160" w:line="259" w:lineRule="auto"/>
        <w:ind w:left="23" w:firstLine="0"/>
        <w:jc w:val="center"/>
        <w:textAlignment w:val="auto"/>
        <w:rPr>
          <w:rFonts w:ascii="Calibri" w:eastAsia="Calibri" w:hAnsi="Calibri" w:cs="Calibri"/>
          <w:color w:val="000000"/>
          <w:kern w:val="2"/>
          <w:sz w:val="24"/>
          <w:lang w:eastAsia="lt-LT"/>
          <w14:ligatures w14:val="standardContextual"/>
        </w:rPr>
      </w:pPr>
      <w:r>
        <w:rPr>
          <w:rFonts w:ascii="Calibri" w:eastAsia="Calibri" w:hAnsi="Calibri" w:cs="Calibri"/>
          <w:color w:val="000000"/>
          <w:kern w:val="2"/>
          <w:sz w:val="24"/>
          <w:lang w:eastAsia="lt-LT"/>
          <w14:ligatures w14:val="standardContextual"/>
        </w:rPr>
        <w:t>GAISRO APTIKIMO IR SIGNALIZAVIMO SISTEMA</w:t>
      </w:r>
    </w:p>
    <w:tbl>
      <w:tblPr>
        <w:tblStyle w:val="TableGrid"/>
        <w:tblpPr w:leftFromText="180" w:rightFromText="180" w:vertAnchor="text" w:tblpY="1"/>
        <w:tblOverlap w:val="never"/>
        <w:tblW w:w="9311" w:type="dxa"/>
        <w:tblLook w:val="04A0" w:firstRow="1" w:lastRow="0" w:firstColumn="1" w:lastColumn="0" w:noHBand="0" w:noVBand="1"/>
      </w:tblPr>
      <w:tblGrid>
        <w:gridCol w:w="1066"/>
        <w:gridCol w:w="4217"/>
        <w:gridCol w:w="1239"/>
        <w:gridCol w:w="849"/>
        <w:gridCol w:w="848"/>
        <w:gridCol w:w="1092"/>
      </w:tblGrid>
      <w:tr w:rsidR="00E66A9B" w:rsidRPr="00E66A9B" w14:paraId="357776FD" w14:textId="77777777" w:rsidTr="006A421F">
        <w:trPr>
          <w:tblHeader/>
        </w:trPr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64EE297" w14:textId="750E79FD" w:rsidR="00E97BCC" w:rsidRPr="00E66A9B" w:rsidRDefault="00E97BCC" w:rsidP="00E66A9B">
            <w:pPr>
              <w:spacing w:after="5" w:line="248" w:lineRule="auto"/>
              <w:ind w:firstLine="0"/>
              <w:rPr>
                <w:rFonts w:cs="Arial"/>
              </w:rPr>
            </w:pPr>
            <w:r w:rsidRPr="00E66A9B">
              <w:rPr>
                <w:rFonts w:cs="Arial"/>
              </w:rPr>
              <w:t xml:space="preserve">Pozicija, </w:t>
            </w:r>
            <w:proofErr w:type="spellStart"/>
            <w:r w:rsidRPr="00E66A9B">
              <w:rPr>
                <w:rFonts w:cs="Arial"/>
              </w:rPr>
              <w:t>eil.Nr</w:t>
            </w:r>
            <w:proofErr w:type="spellEnd"/>
            <w:r w:rsidRPr="00E66A9B">
              <w:rPr>
                <w:rFonts w:cs="Arial"/>
              </w:rPr>
              <w:t xml:space="preserve">. </w:t>
            </w:r>
          </w:p>
        </w:tc>
        <w:tc>
          <w:tcPr>
            <w:tcW w:w="4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1B5772E8" w14:textId="4418FBC2" w:rsidR="00E97BCC" w:rsidRPr="00E66A9B" w:rsidRDefault="00E97BCC" w:rsidP="00E66A9B">
            <w:pPr>
              <w:spacing w:after="5" w:line="248" w:lineRule="auto"/>
              <w:ind w:firstLine="0"/>
              <w:jc w:val="left"/>
              <w:rPr>
                <w:rFonts w:cs="Arial"/>
              </w:rPr>
            </w:pPr>
            <w:r w:rsidRPr="00E66A9B">
              <w:rPr>
                <w:rFonts w:cs="Arial"/>
              </w:rPr>
              <w:t xml:space="preserve">Pavadinimas ir techninės charakteristikos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4DFDCAA" w14:textId="65EABC26" w:rsidR="00E97BCC" w:rsidRPr="00E66A9B" w:rsidRDefault="00E97BCC" w:rsidP="00E66A9B">
            <w:pPr>
              <w:spacing w:after="5" w:line="248" w:lineRule="auto"/>
              <w:ind w:firstLine="0"/>
              <w:rPr>
                <w:rFonts w:cs="Arial"/>
              </w:rPr>
            </w:pPr>
            <w:r w:rsidRPr="00E66A9B">
              <w:rPr>
                <w:rFonts w:cs="Arial"/>
              </w:rPr>
              <w:t xml:space="preserve">Žymuo 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1B2129F2" w14:textId="7940FD54" w:rsidR="00E97BCC" w:rsidRPr="00E66A9B" w:rsidRDefault="00E97BCC" w:rsidP="00E66A9B">
            <w:pPr>
              <w:spacing w:after="5" w:line="248" w:lineRule="auto"/>
              <w:ind w:firstLine="0"/>
              <w:rPr>
                <w:rFonts w:cs="Arial"/>
              </w:rPr>
            </w:pPr>
            <w:r w:rsidRPr="00E66A9B">
              <w:rPr>
                <w:rFonts w:cs="Arial"/>
              </w:rPr>
              <w:t xml:space="preserve">Mato vnt. 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252E7A1" w14:textId="4D438590" w:rsidR="00E97BCC" w:rsidRPr="00E66A9B" w:rsidRDefault="00E97BCC" w:rsidP="00E66A9B">
            <w:pPr>
              <w:spacing w:after="5" w:line="248" w:lineRule="auto"/>
              <w:ind w:firstLine="0"/>
              <w:rPr>
                <w:rFonts w:cs="Arial"/>
              </w:rPr>
            </w:pPr>
            <w:r w:rsidRPr="00E66A9B">
              <w:rPr>
                <w:rFonts w:cs="Arial"/>
              </w:rPr>
              <w:t xml:space="preserve">Kiekis </w:t>
            </w:r>
          </w:p>
        </w:tc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/>
          </w:tcPr>
          <w:p w14:paraId="218CE69A" w14:textId="71B8E64F" w:rsidR="00E97BCC" w:rsidRPr="00E66A9B" w:rsidRDefault="00E97BCC" w:rsidP="00E66A9B">
            <w:pPr>
              <w:spacing w:after="5" w:line="248" w:lineRule="auto"/>
              <w:ind w:firstLine="0"/>
              <w:rPr>
                <w:rFonts w:cs="Arial"/>
              </w:rPr>
            </w:pPr>
            <w:r w:rsidRPr="00E66A9B">
              <w:rPr>
                <w:rFonts w:cs="Arial"/>
              </w:rPr>
              <w:t>Pastabos</w:t>
            </w:r>
          </w:p>
        </w:tc>
      </w:tr>
      <w:tr w:rsidR="00E97BCC" w:rsidRPr="00E66A9B" w14:paraId="6D8520D0" w14:textId="77777777" w:rsidTr="00E66A9B">
        <w:tc>
          <w:tcPr>
            <w:tcW w:w="9311" w:type="dxa"/>
            <w:gridSpan w:val="6"/>
          </w:tcPr>
          <w:p w14:paraId="2F4E64FE" w14:textId="78A2C704" w:rsidR="00E97BCC" w:rsidRPr="00E66A9B" w:rsidRDefault="00E97BCC" w:rsidP="00E66A9B">
            <w:pPr>
              <w:spacing w:after="5" w:line="248" w:lineRule="auto"/>
              <w:ind w:firstLine="0"/>
              <w:rPr>
                <w:rFonts w:cs="Arial"/>
                <w:b/>
                <w:bCs/>
                <w:szCs w:val="20"/>
              </w:rPr>
            </w:pPr>
            <w:r w:rsidRPr="00E66A9B">
              <w:rPr>
                <w:rFonts w:eastAsia="Arial" w:cs="Arial"/>
                <w:b/>
                <w:color w:val="000000"/>
                <w:kern w:val="2"/>
                <w:sz w:val="24"/>
                <w:lang w:eastAsia="lt-LT"/>
                <w14:ligatures w14:val="standardContextual"/>
              </w:rPr>
              <w:tab/>
            </w:r>
            <w:r w:rsidR="00C22B12" w:rsidRPr="00E66A9B">
              <w:rPr>
                <w:rFonts w:eastAsia="Calibri" w:cs="Arial"/>
                <w:b/>
                <w:bCs/>
                <w:color w:val="000000"/>
                <w:kern w:val="2"/>
                <w:szCs w:val="20"/>
                <w:lang w:eastAsia="lt-LT"/>
                <w14:ligatures w14:val="standardContextual"/>
              </w:rPr>
              <w:t>GAISRO APTIKIMO SISTEMA</w:t>
            </w:r>
            <w:r w:rsidRPr="00E66A9B">
              <w:rPr>
                <w:rFonts w:eastAsia="Calibri" w:cs="Arial"/>
                <w:b/>
                <w:bCs/>
                <w:color w:val="000000"/>
                <w:kern w:val="2"/>
                <w:szCs w:val="20"/>
                <w:lang w:eastAsia="lt-LT"/>
                <w14:ligatures w14:val="standardContextual"/>
              </w:rPr>
              <w:t xml:space="preserve"> </w:t>
            </w:r>
          </w:p>
        </w:tc>
      </w:tr>
      <w:tr w:rsidR="00E66A9B" w:rsidRPr="00E66A9B" w14:paraId="4AFE5EC2" w14:textId="77777777" w:rsidTr="0071765E">
        <w:tc>
          <w:tcPr>
            <w:tcW w:w="1066" w:type="dxa"/>
          </w:tcPr>
          <w:p w14:paraId="2748C2C6" w14:textId="4CF289E9" w:rsidR="00E97BCC" w:rsidRPr="00E66A9B" w:rsidRDefault="00E97BCC" w:rsidP="00E66A9B">
            <w:pPr>
              <w:spacing w:after="5" w:line="248" w:lineRule="auto"/>
              <w:ind w:firstLine="0"/>
              <w:rPr>
                <w:rFonts w:cs="Arial"/>
              </w:rPr>
            </w:pPr>
            <w:r w:rsidRPr="00E66A9B">
              <w:rPr>
                <w:rFonts w:cs="Arial"/>
              </w:rPr>
              <w:t>1.</w:t>
            </w:r>
          </w:p>
        </w:tc>
        <w:tc>
          <w:tcPr>
            <w:tcW w:w="4217" w:type="dxa"/>
          </w:tcPr>
          <w:p w14:paraId="2D64FF78" w14:textId="556BECB6" w:rsidR="00E97BCC" w:rsidRPr="00E66A9B" w:rsidRDefault="00E66A9B" w:rsidP="00E66A9B">
            <w:pPr>
              <w:spacing w:after="5" w:line="248" w:lineRule="auto"/>
              <w:ind w:firstLine="0"/>
              <w:jc w:val="left"/>
              <w:rPr>
                <w:rFonts w:cs="Arial"/>
              </w:rPr>
            </w:pPr>
            <w:proofErr w:type="spellStart"/>
            <w:r w:rsidRPr="00E66A9B">
              <w:rPr>
                <w:rFonts w:cs="Arial"/>
              </w:rPr>
              <w:t>Koncentratorius</w:t>
            </w:r>
            <w:proofErr w:type="spellEnd"/>
            <w:r w:rsidRPr="00E66A9B">
              <w:rPr>
                <w:rFonts w:cs="Arial"/>
              </w:rPr>
              <w:t xml:space="preserve"> (centralė) (iki 1512 adresų) FC726 arba analogiška</w:t>
            </w:r>
          </w:p>
        </w:tc>
        <w:tc>
          <w:tcPr>
            <w:tcW w:w="1239" w:type="dxa"/>
          </w:tcPr>
          <w:p w14:paraId="16A97AC2" w14:textId="45DA4907" w:rsidR="00E97BCC" w:rsidRPr="00E66A9B" w:rsidRDefault="00E66A9B" w:rsidP="00E66A9B">
            <w:pPr>
              <w:spacing w:after="5" w:line="248" w:lineRule="auto"/>
              <w:ind w:firstLine="0"/>
              <w:rPr>
                <w:rFonts w:cs="Arial"/>
              </w:rPr>
            </w:pPr>
            <w:r w:rsidRPr="00E66A9B">
              <w:rPr>
                <w:rFonts w:cs="Arial"/>
              </w:rPr>
              <w:t>T.S.2.1.1.</w:t>
            </w:r>
          </w:p>
        </w:tc>
        <w:tc>
          <w:tcPr>
            <w:tcW w:w="849" w:type="dxa"/>
          </w:tcPr>
          <w:p w14:paraId="7ED727FC" w14:textId="2F5A75D3" w:rsidR="00E97BCC" w:rsidRPr="00E66A9B" w:rsidRDefault="00E66A9B" w:rsidP="00E66A9B">
            <w:pPr>
              <w:spacing w:after="5" w:line="248" w:lineRule="auto"/>
              <w:ind w:firstLine="0"/>
              <w:rPr>
                <w:rFonts w:cs="Arial"/>
              </w:rPr>
            </w:pPr>
            <w:r w:rsidRPr="00E66A9B">
              <w:rPr>
                <w:rFonts w:cs="Arial"/>
              </w:rPr>
              <w:t>vnt.</w:t>
            </w:r>
          </w:p>
        </w:tc>
        <w:tc>
          <w:tcPr>
            <w:tcW w:w="848" w:type="dxa"/>
          </w:tcPr>
          <w:p w14:paraId="1F25E1A4" w14:textId="72594666" w:rsidR="00E97BCC" w:rsidRPr="00E66A9B" w:rsidRDefault="00E66A9B" w:rsidP="00E66A9B">
            <w:pPr>
              <w:spacing w:after="5" w:line="248" w:lineRule="auto"/>
              <w:ind w:firstLine="0"/>
              <w:jc w:val="center"/>
              <w:rPr>
                <w:rFonts w:cs="Arial"/>
              </w:rPr>
            </w:pPr>
            <w:r w:rsidRPr="00E66A9B">
              <w:rPr>
                <w:rFonts w:cs="Arial"/>
              </w:rPr>
              <w:t>1</w:t>
            </w:r>
          </w:p>
        </w:tc>
        <w:tc>
          <w:tcPr>
            <w:tcW w:w="1092" w:type="dxa"/>
          </w:tcPr>
          <w:p w14:paraId="0B4E040F" w14:textId="77777777" w:rsidR="00E97BCC" w:rsidRPr="00E66A9B" w:rsidRDefault="00E97BCC" w:rsidP="00E66A9B">
            <w:pPr>
              <w:spacing w:after="5" w:line="248" w:lineRule="auto"/>
              <w:ind w:left="-226" w:firstLine="226"/>
              <w:rPr>
                <w:rFonts w:cs="Arial"/>
              </w:rPr>
            </w:pPr>
          </w:p>
        </w:tc>
      </w:tr>
      <w:tr w:rsidR="00E66A9B" w:rsidRPr="00E66A9B" w14:paraId="17A1EF54" w14:textId="77777777" w:rsidTr="0071765E">
        <w:tc>
          <w:tcPr>
            <w:tcW w:w="1066" w:type="dxa"/>
          </w:tcPr>
          <w:p w14:paraId="1B8611DE" w14:textId="0376F38B" w:rsidR="00E66A9B" w:rsidRPr="00E66A9B" w:rsidRDefault="00E66A9B" w:rsidP="00E66A9B">
            <w:pPr>
              <w:spacing w:after="5" w:line="248" w:lineRule="auto"/>
              <w:ind w:firstLine="0"/>
              <w:rPr>
                <w:rFonts w:cs="Arial"/>
              </w:rPr>
            </w:pPr>
            <w:r w:rsidRPr="00E66A9B">
              <w:rPr>
                <w:rFonts w:cs="Arial"/>
              </w:rPr>
              <w:t>2.</w:t>
            </w:r>
          </w:p>
        </w:tc>
        <w:tc>
          <w:tcPr>
            <w:tcW w:w="4217" w:type="dxa"/>
          </w:tcPr>
          <w:p w14:paraId="01683FE1" w14:textId="168705CA" w:rsidR="00E66A9B" w:rsidRPr="00E66A9B" w:rsidRDefault="00E66A9B" w:rsidP="00E66A9B">
            <w:pPr>
              <w:spacing w:after="5" w:line="248" w:lineRule="auto"/>
              <w:ind w:firstLine="0"/>
              <w:jc w:val="left"/>
              <w:rPr>
                <w:rFonts w:cs="Arial"/>
              </w:rPr>
            </w:pPr>
            <w:r w:rsidRPr="00E66A9B">
              <w:rPr>
                <w:rFonts w:cs="Arial"/>
              </w:rPr>
              <w:t xml:space="preserve">Priešgaisrinis terminalas (kartotuvas) FT724 arba </w:t>
            </w:r>
            <w:proofErr w:type="spellStart"/>
            <w:r w:rsidRPr="00E66A9B">
              <w:rPr>
                <w:rFonts w:cs="Arial"/>
              </w:rPr>
              <w:t>nalogiškas</w:t>
            </w:r>
            <w:proofErr w:type="spellEnd"/>
          </w:p>
        </w:tc>
        <w:tc>
          <w:tcPr>
            <w:tcW w:w="1239" w:type="dxa"/>
          </w:tcPr>
          <w:p w14:paraId="17674021" w14:textId="69F50270" w:rsidR="00E66A9B" w:rsidRPr="00E66A9B" w:rsidRDefault="00E66A9B" w:rsidP="00E66A9B">
            <w:pPr>
              <w:spacing w:after="5" w:line="248" w:lineRule="auto"/>
              <w:ind w:firstLine="0"/>
              <w:rPr>
                <w:rFonts w:cs="Arial"/>
              </w:rPr>
            </w:pPr>
            <w:r w:rsidRPr="00E66A9B">
              <w:rPr>
                <w:rFonts w:cs="Arial"/>
              </w:rPr>
              <w:t>T.S.2.1.</w:t>
            </w:r>
            <w:r>
              <w:rPr>
                <w:rFonts w:cs="Arial"/>
              </w:rPr>
              <w:t>2</w:t>
            </w:r>
            <w:r w:rsidRPr="00E66A9B">
              <w:rPr>
                <w:rFonts w:cs="Arial"/>
              </w:rPr>
              <w:t>.</w:t>
            </w:r>
          </w:p>
        </w:tc>
        <w:tc>
          <w:tcPr>
            <w:tcW w:w="849" w:type="dxa"/>
          </w:tcPr>
          <w:p w14:paraId="6F13FDF7" w14:textId="1ADE18B7" w:rsidR="00E66A9B" w:rsidRPr="00E66A9B" w:rsidRDefault="00E66A9B" w:rsidP="00E66A9B">
            <w:pPr>
              <w:spacing w:after="5" w:line="248" w:lineRule="auto"/>
              <w:ind w:firstLine="0"/>
              <w:rPr>
                <w:rFonts w:cs="Arial"/>
              </w:rPr>
            </w:pPr>
            <w:r w:rsidRPr="00E66A9B">
              <w:rPr>
                <w:rFonts w:cs="Arial"/>
              </w:rPr>
              <w:t>vnt.</w:t>
            </w:r>
          </w:p>
        </w:tc>
        <w:tc>
          <w:tcPr>
            <w:tcW w:w="848" w:type="dxa"/>
          </w:tcPr>
          <w:p w14:paraId="6D02D91D" w14:textId="6C4B825E" w:rsidR="00E66A9B" w:rsidRPr="00E66A9B" w:rsidRDefault="00704298" w:rsidP="00E66A9B">
            <w:pPr>
              <w:spacing w:after="5" w:line="248" w:lineRule="auto"/>
              <w:ind w:firstLine="0"/>
              <w:jc w:val="center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1092" w:type="dxa"/>
          </w:tcPr>
          <w:p w14:paraId="215010D1" w14:textId="77777777" w:rsidR="00E66A9B" w:rsidRPr="00E66A9B" w:rsidRDefault="00E66A9B" w:rsidP="00E66A9B">
            <w:pPr>
              <w:spacing w:after="5" w:line="248" w:lineRule="auto"/>
              <w:ind w:firstLine="0"/>
              <w:rPr>
                <w:rFonts w:cs="Arial"/>
              </w:rPr>
            </w:pPr>
          </w:p>
        </w:tc>
      </w:tr>
      <w:tr w:rsidR="00E66A9B" w:rsidRPr="00E66A9B" w14:paraId="60C12F3F" w14:textId="77777777" w:rsidTr="0071765E">
        <w:tc>
          <w:tcPr>
            <w:tcW w:w="1066" w:type="dxa"/>
          </w:tcPr>
          <w:p w14:paraId="3A673558" w14:textId="45F4069D" w:rsidR="00E97BCC" w:rsidRPr="00E66A9B" w:rsidRDefault="00591C5D" w:rsidP="00E66A9B">
            <w:pPr>
              <w:spacing w:after="5" w:line="248" w:lineRule="auto"/>
              <w:ind w:firstLine="0"/>
              <w:rPr>
                <w:rFonts w:cs="Arial"/>
              </w:rPr>
            </w:pPr>
            <w:r w:rsidRPr="00E66A9B">
              <w:rPr>
                <w:rFonts w:cs="Arial"/>
              </w:rPr>
              <w:t>3</w:t>
            </w:r>
            <w:r w:rsidR="00E97BCC" w:rsidRPr="00E66A9B">
              <w:rPr>
                <w:rFonts w:cs="Arial"/>
              </w:rPr>
              <w:t>.</w:t>
            </w:r>
          </w:p>
        </w:tc>
        <w:tc>
          <w:tcPr>
            <w:tcW w:w="4217" w:type="dxa"/>
          </w:tcPr>
          <w:p w14:paraId="247643EB" w14:textId="49CEC9C3" w:rsidR="00E97BCC" w:rsidRPr="00E66A9B" w:rsidRDefault="00E66A9B" w:rsidP="00E66A9B">
            <w:pPr>
              <w:spacing w:after="5" w:line="248" w:lineRule="auto"/>
              <w:ind w:firstLine="0"/>
              <w:jc w:val="left"/>
              <w:rPr>
                <w:rFonts w:cs="Arial"/>
              </w:rPr>
            </w:pPr>
            <w:r w:rsidRPr="00E66A9B">
              <w:rPr>
                <w:rFonts w:cs="Arial"/>
              </w:rPr>
              <w:t>Kilpų modulis. FCL2008-A1 arba analogiškas</w:t>
            </w:r>
          </w:p>
        </w:tc>
        <w:tc>
          <w:tcPr>
            <w:tcW w:w="1239" w:type="dxa"/>
          </w:tcPr>
          <w:p w14:paraId="681844C4" w14:textId="795CB22E" w:rsidR="00E97BCC" w:rsidRPr="00E66A9B" w:rsidRDefault="00E66A9B" w:rsidP="00E66A9B">
            <w:pPr>
              <w:spacing w:after="5" w:line="248" w:lineRule="auto"/>
              <w:ind w:firstLine="0"/>
              <w:rPr>
                <w:rFonts w:cs="Arial"/>
              </w:rPr>
            </w:pPr>
            <w:r w:rsidRPr="00E66A9B">
              <w:rPr>
                <w:rFonts w:cs="Arial"/>
              </w:rPr>
              <w:t>T.S.2.1.</w:t>
            </w:r>
            <w:r>
              <w:rPr>
                <w:rFonts w:cs="Arial"/>
              </w:rPr>
              <w:t>3</w:t>
            </w:r>
            <w:r w:rsidRPr="00E66A9B">
              <w:rPr>
                <w:rFonts w:cs="Arial"/>
              </w:rPr>
              <w:t>.</w:t>
            </w:r>
          </w:p>
        </w:tc>
        <w:tc>
          <w:tcPr>
            <w:tcW w:w="849" w:type="dxa"/>
          </w:tcPr>
          <w:p w14:paraId="06130E77" w14:textId="51594757" w:rsidR="00E97BCC" w:rsidRPr="00E66A9B" w:rsidRDefault="00E66A9B" w:rsidP="00E66A9B">
            <w:pPr>
              <w:spacing w:after="5" w:line="248" w:lineRule="auto"/>
              <w:ind w:firstLine="0"/>
              <w:rPr>
                <w:rFonts w:cs="Arial"/>
              </w:rPr>
            </w:pPr>
            <w:r w:rsidRPr="00E66A9B">
              <w:rPr>
                <w:rFonts w:cs="Arial"/>
              </w:rPr>
              <w:t>vnt.</w:t>
            </w:r>
          </w:p>
        </w:tc>
        <w:tc>
          <w:tcPr>
            <w:tcW w:w="848" w:type="dxa"/>
          </w:tcPr>
          <w:p w14:paraId="241E96FE" w14:textId="6BD4C8C5" w:rsidR="00E97BCC" w:rsidRPr="00E66A9B" w:rsidRDefault="00704298" w:rsidP="00E66A9B">
            <w:pPr>
              <w:spacing w:after="5" w:line="248" w:lineRule="auto"/>
              <w:ind w:firstLine="0"/>
              <w:jc w:val="center"/>
              <w:rPr>
                <w:rFonts w:cs="Arial"/>
                <w:color w:val="EE0000"/>
              </w:rPr>
            </w:pPr>
            <w:r w:rsidRPr="00D81D27">
              <w:rPr>
                <w:rFonts w:cs="Arial"/>
              </w:rPr>
              <w:t>6</w:t>
            </w:r>
          </w:p>
        </w:tc>
        <w:tc>
          <w:tcPr>
            <w:tcW w:w="1092" w:type="dxa"/>
          </w:tcPr>
          <w:p w14:paraId="449344BF" w14:textId="77777777" w:rsidR="00E97BCC" w:rsidRPr="00E66A9B" w:rsidRDefault="00E97BCC" w:rsidP="00E66A9B">
            <w:pPr>
              <w:spacing w:after="5" w:line="248" w:lineRule="auto"/>
              <w:ind w:firstLine="0"/>
              <w:rPr>
                <w:rFonts w:cs="Arial"/>
              </w:rPr>
            </w:pPr>
          </w:p>
        </w:tc>
      </w:tr>
      <w:tr w:rsidR="00E66A9B" w:rsidRPr="00E66A9B" w14:paraId="58D158C2" w14:textId="77777777" w:rsidTr="0071765E">
        <w:tc>
          <w:tcPr>
            <w:tcW w:w="1066" w:type="dxa"/>
          </w:tcPr>
          <w:p w14:paraId="6071A2E1" w14:textId="6CC8B7C0" w:rsidR="00E66A9B" w:rsidRPr="00E66A9B" w:rsidRDefault="00E66A9B" w:rsidP="00E66A9B">
            <w:pPr>
              <w:spacing w:after="5" w:line="248" w:lineRule="auto"/>
              <w:ind w:firstLine="0"/>
              <w:rPr>
                <w:rFonts w:cs="Arial"/>
              </w:rPr>
            </w:pPr>
            <w:r w:rsidRPr="00E66A9B">
              <w:rPr>
                <w:rFonts w:cs="Arial"/>
              </w:rPr>
              <w:t>4.</w:t>
            </w:r>
          </w:p>
        </w:tc>
        <w:tc>
          <w:tcPr>
            <w:tcW w:w="4217" w:type="dxa"/>
          </w:tcPr>
          <w:p w14:paraId="02827DB7" w14:textId="301D3313" w:rsidR="00E66A9B" w:rsidRPr="00E66A9B" w:rsidRDefault="00E66A9B" w:rsidP="00E66A9B">
            <w:pPr>
              <w:spacing w:after="5" w:line="248" w:lineRule="auto"/>
              <w:ind w:firstLine="0"/>
              <w:jc w:val="left"/>
              <w:rPr>
                <w:rFonts w:cs="Arial"/>
              </w:rPr>
            </w:pPr>
            <w:r w:rsidRPr="00E66A9B">
              <w:rPr>
                <w:rFonts w:cs="Arial"/>
              </w:rPr>
              <w:t>Maitinimo šaltinis. FP2015-A1 arba analogiškas</w:t>
            </w:r>
          </w:p>
        </w:tc>
        <w:tc>
          <w:tcPr>
            <w:tcW w:w="1239" w:type="dxa"/>
          </w:tcPr>
          <w:p w14:paraId="631D7F24" w14:textId="67212A20" w:rsidR="00E66A9B" w:rsidRPr="00E66A9B" w:rsidRDefault="00E66A9B" w:rsidP="00E66A9B">
            <w:pPr>
              <w:spacing w:after="5" w:line="248" w:lineRule="auto"/>
              <w:ind w:firstLine="0"/>
              <w:rPr>
                <w:rFonts w:cs="Arial"/>
              </w:rPr>
            </w:pPr>
            <w:r w:rsidRPr="00E66A9B">
              <w:rPr>
                <w:rFonts w:cs="Arial"/>
              </w:rPr>
              <w:t>T.S.2.1.</w:t>
            </w:r>
            <w:r>
              <w:rPr>
                <w:rFonts w:cs="Arial"/>
              </w:rPr>
              <w:t>4</w:t>
            </w:r>
            <w:r w:rsidRPr="00E66A9B">
              <w:rPr>
                <w:rFonts w:cs="Arial"/>
              </w:rPr>
              <w:t>.</w:t>
            </w:r>
          </w:p>
        </w:tc>
        <w:tc>
          <w:tcPr>
            <w:tcW w:w="849" w:type="dxa"/>
          </w:tcPr>
          <w:p w14:paraId="7DA3619E" w14:textId="52387AC1" w:rsidR="00E66A9B" w:rsidRPr="00E66A9B" w:rsidRDefault="00E66A9B" w:rsidP="00E66A9B">
            <w:pPr>
              <w:spacing w:after="5" w:line="248" w:lineRule="auto"/>
              <w:ind w:firstLine="0"/>
              <w:rPr>
                <w:rFonts w:cs="Arial"/>
              </w:rPr>
            </w:pPr>
            <w:r w:rsidRPr="00E66A9B">
              <w:rPr>
                <w:rFonts w:cs="Arial"/>
              </w:rPr>
              <w:t>vnt.</w:t>
            </w:r>
          </w:p>
        </w:tc>
        <w:tc>
          <w:tcPr>
            <w:tcW w:w="848" w:type="dxa"/>
          </w:tcPr>
          <w:p w14:paraId="7FE4DD8F" w14:textId="4E341BC4" w:rsidR="00E66A9B" w:rsidRPr="00E66A9B" w:rsidRDefault="00704298" w:rsidP="00E66A9B">
            <w:pPr>
              <w:spacing w:after="5" w:line="248" w:lineRule="auto"/>
              <w:ind w:firstLine="0"/>
              <w:jc w:val="center"/>
              <w:rPr>
                <w:rFonts w:cs="Arial"/>
                <w:color w:val="EE0000"/>
              </w:rPr>
            </w:pPr>
            <w:r w:rsidRPr="00D81D27">
              <w:rPr>
                <w:rFonts w:cs="Arial"/>
              </w:rPr>
              <w:t>1</w:t>
            </w:r>
          </w:p>
        </w:tc>
        <w:tc>
          <w:tcPr>
            <w:tcW w:w="1092" w:type="dxa"/>
          </w:tcPr>
          <w:p w14:paraId="0A14BE33" w14:textId="77777777" w:rsidR="00E66A9B" w:rsidRPr="00E66A9B" w:rsidRDefault="00E66A9B" w:rsidP="00E66A9B">
            <w:pPr>
              <w:spacing w:after="5" w:line="248" w:lineRule="auto"/>
              <w:ind w:firstLine="0"/>
              <w:rPr>
                <w:rFonts w:cs="Arial"/>
              </w:rPr>
            </w:pPr>
          </w:p>
        </w:tc>
      </w:tr>
      <w:tr w:rsidR="00E66A9B" w:rsidRPr="00E66A9B" w14:paraId="54F86BD4" w14:textId="77777777" w:rsidTr="0071765E">
        <w:tc>
          <w:tcPr>
            <w:tcW w:w="1066" w:type="dxa"/>
          </w:tcPr>
          <w:p w14:paraId="50494EA6" w14:textId="2E6462DA" w:rsidR="00591C5D" w:rsidRPr="00E66A9B" w:rsidRDefault="00591C5D" w:rsidP="00E66A9B">
            <w:pPr>
              <w:spacing w:after="5" w:line="248" w:lineRule="auto"/>
              <w:ind w:firstLine="0"/>
              <w:rPr>
                <w:rFonts w:cs="Arial"/>
              </w:rPr>
            </w:pPr>
            <w:r w:rsidRPr="00E66A9B">
              <w:rPr>
                <w:rFonts w:cs="Arial"/>
              </w:rPr>
              <w:t>5.</w:t>
            </w:r>
          </w:p>
        </w:tc>
        <w:tc>
          <w:tcPr>
            <w:tcW w:w="4217" w:type="dxa"/>
          </w:tcPr>
          <w:p w14:paraId="275B0C66" w14:textId="1385BC20" w:rsidR="00591C5D" w:rsidRPr="00E66A9B" w:rsidRDefault="00E66A9B" w:rsidP="00E66A9B">
            <w:pPr>
              <w:spacing w:after="5" w:line="248" w:lineRule="auto"/>
              <w:ind w:firstLine="0"/>
              <w:jc w:val="left"/>
              <w:rPr>
                <w:rFonts w:cs="Arial"/>
              </w:rPr>
            </w:pPr>
            <w:r w:rsidRPr="00E66A9B">
              <w:rPr>
                <w:rFonts w:cs="Arial"/>
              </w:rPr>
              <w:t xml:space="preserve">Kombinuotas </w:t>
            </w:r>
            <w:proofErr w:type="spellStart"/>
            <w:r w:rsidRPr="00E66A9B">
              <w:rPr>
                <w:rFonts w:cs="Arial"/>
              </w:rPr>
              <w:t>adresinis</w:t>
            </w:r>
            <w:proofErr w:type="spellEnd"/>
            <w:r w:rsidRPr="00E66A9B">
              <w:rPr>
                <w:rFonts w:cs="Arial"/>
              </w:rPr>
              <w:t xml:space="preserve"> dūmų ir temperatūros detektorius. OH731-S arba analogiškas</w:t>
            </w:r>
          </w:p>
        </w:tc>
        <w:tc>
          <w:tcPr>
            <w:tcW w:w="1239" w:type="dxa"/>
          </w:tcPr>
          <w:p w14:paraId="6AF77394" w14:textId="2B568D77" w:rsidR="00591C5D" w:rsidRPr="00E66A9B" w:rsidRDefault="00E66A9B" w:rsidP="00E66A9B">
            <w:pPr>
              <w:spacing w:after="5" w:line="248" w:lineRule="auto"/>
              <w:ind w:firstLine="0"/>
              <w:rPr>
                <w:rFonts w:cs="Arial"/>
              </w:rPr>
            </w:pPr>
            <w:r w:rsidRPr="00E66A9B">
              <w:rPr>
                <w:rFonts w:cs="Arial"/>
              </w:rPr>
              <w:t>T.S.2.1.</w:t>
            </w:r>
            <w:r>
              <w:rPr>
                <w:rFonts w:cs="Arial"/>
              </w:rPr>
              <w:t>5</w:t>
            </w:r>
            <w:r w:rsidRPr="00E66A9B">
              <w:rPr>
                <w:rFonts w:cs="Arial"/>
              </w:rPr>
              <w:t>.</w:t>
            </w:r>
          </w:p>
        </w:tc>
        <w:tc>
          <w:tcPr>
            <w:tcW w:w="849" w:type="dxa"/>
          </w:tcPr>
          <w:p w14:paraId="3219DC65" w14:textId="12E6F61E" w:rsidR="00591C5D" w:rsidRPr="00E66A9B" w:rsidRDefault="00E66A9B" w:rsidP="00E66A9B">
            <w:pPr>
              <w:spacing w:after="5" w:line="248" w:lineRule="auto"/>
              <w:ind w:firstLine="0"/>
              <w:rPr>
                <w:rFonts w:cs="Arial"/>
              </w:rPr>
            </w:pPr>
            <w:r>
              <w:rPr>
                <w:rFonts w:cs="Arial"/>
              </w:rPr>
              <w:t>vnt.</w:t>
            </w:r>
          </w:p>
        </w:tc>
        <w:tc>
          <w:tcPr>
            <w:tcW w:w="848" w:type="dxa"/>
          </w:tcPr>
          <w:p w14:paraId="2528CA43" w14:textId="55CA5DB5" w:rsidR="00591C5D" w:rsidRPr="00E66A9B" w:rsidRDefault="00F90BF9" w:rsidP="00E66A9B">
            <w:pPr>
              <w:spacing w:after="5" w:line="248" w:lineRule="auto"/>
              <w:ind w:firstLine="0"/>
              <w:jc w:val="center"/>
              <w:rPr>
                <w:rFonts w:cs="Arial"/>
              </w:rPr>
            </w:pPr>
            <w:r>
              <w:rPr>
                <w:rFonts w:cs="Arial"/>
              </w:rPr>
              <w:t>609</w:t>
            </w:r>
          </w:p>
        </w:tc>
        <w:tc>
          <w:tcPr>
            <w:tcW w:w="1092" w:type="dxa"/>
          </w:tcPr>
          <w:p w14:paraId="28E42F54" w14:textId="77777777" w:rsidR="00591C5D" w:rsidRPr="00E66A9B" w:rsidRDefault="00591C5D" w:rsidP="00E66A9B">
            <w:pPr>
              <w:spacing w:after="5" w:line="248" w:lineRule="auto"/>
              <w:ind w:firstLine="0"/>
              <w:rPr>
                <w:rFonts w:cs="Arial"/>
              </w:rPr>
            </w:pPr>
          </w:p>
        </w:tc>
      </w:tr>
      <w:tr w:rsidR="00E66A9B" w:rsidRPr="00E66A9B" w14:paraId="3FE40BF0" w14:textId="77777777" w:rsidTr="0071765E">
        <w:tc>
          <w:tcPr>
            <w:tcW w:w="1066" w:type="dxa"/>
          </w:tcPr>
          <w:p w14:paraId="5029DB85" w14:textId="6D67A830" w:rsidR="00E66A9B" w:rsidRPr="00E66A9B" w:rsidRDefault="00E66A9B" w:rsidP="00E66A9B">
            <w:pPr>
              <w:spacing w:after="5" w:line="248" w:lineRule="auto"/>
              <w:ind w:firstLine="0"/>
              <w:rPr>
                <w:rFonts w:cs="Arial"/>
              </w:rPr>
            </w:pPr>
            <w:r w:rsidRPr="00E66A9B">
              <w:rPr>
                <w:rFonts w:cs="Arial"/>
              </w:rPr>
              <w:t>6.</w:t>
            </w:r>
          </w:p>
        </w:tc>
        <w:tc>
          <w:tcPr>
            <w:tcW w:w="4217" w:type="dxa"/>
          </w:tcPr>
          <w:p w14:paraId="70D7676A" w14:textId="30E56107" w:rsidR="00E66A9B" w:rsidRPr="00E66A9B" w:rsidRDefault="00E66A9B" w:rsidP="00E66A9B">
            <w:pPr>
              <w:spacing w:after="5" w:line="248" w:lineRule="auto"/>
              <w:ind w:firstLine="0"/>
              <w:jc w:val="left"/>
              <w:rPr>
                <w:rFonts w:cs="Arial"/>
              </w:rPr>
            </w:pPr>
            <w:r w:rsidRPr="00E66A9B">
              <w:rPr>
                <w:rFonts w:cs="Arial"/>
              </w:rPr>
              <w:t>Detektoriaus bazė DB721 arba analogiška</w:t>
            </w:r>
          </w:p>
        </w:tc>
        <w:tc>
          <w:tcPr>
            <w:tcW w:w="1239" w:type="dxa"/>
          </w:tcPr>
          <w:p w14:paraId="12A72F24" w14:textId="5E109BAF" w:rsidR="00E66A9B" w:rsidRPr="00E66A9B" w:rsidRDefault="00E66A9B" w:rsidP="00E66A9B">
            <w:pPr>
              <w:spacing w:after="5" w:line="248" w:lineRule="auto"/>
              <w:ind w:firstLine="0"/>
              <w:rPr>
                <w:rFonts w:cs="Arial"/>
              </w:rPr>
            </w:pPr>
            <w:r w:rsidRPr="00DE66EE">
              <w:t>T.S.2.1.</w:t>
            </w:r>
            <w:r>
              <w:t>6</w:t>
            </w:r>
            <w:r w:rsidRPr="00DE66EE">
              <w:t>.</w:t>
            </w:r>
          </w:p>
        </w:tc>
        <w:tc>
          <w:tcPr>
            <w:tcW w:w="849" w:type="dxa"/>
          </w:tcPr>
          <w:p w14:paraId="32C845A1" w14:textId="46338F52" w:rsidR="00E66A9B" w:rsidRPr="00E66A9B" w:rsidRDefault="00E66A9B" w:rsidP="00E66A9B">
            <w:pPr>
              <w:spacing w:after="5" w:line="248" w:lineRule="auto"/>
              <w:ind w:firstLine="0"/>
              <w:rPr>
                <w:rFonts w:cs="Arial"/>
              </w:rPr>
            </w:pPr>
            <w:r w:rsidRPr="00DE66EE">
              <w:t>vnt.</w:t>
            </w:r>
          </w:p>
        </w:tc>
        <w:tc>
          <w:tcPr>
            <w:tcW w:w="848" w:type="dxa"/>
          </w:tcPr>
          <w:p w14:paraId="48240B41" w14:textId="061DE1A3" w:rsidR="00E66A9B" w:rsidRPr="00E66A9B" w:rsidRDefault="00F90BF9" w:rsidP="00E66A9B">
            <w:pPr>
              <w:spacing w:after="5" w:line="248" w:lineRule="auto"/>
              <w:ind w:firstLine="0"/>
              <w:jc w:val="center"/>
              <w:rPr>
                <w:rFonts w:cs="Arial"/>
              </w:rPr>
            </w:pPr>
            <w:r>
              <w:rPr>
                <w:rFonts w:cs="Arial"/>
              </w:rPr>
              <w:t>609</w:t>
            </w:r>
          </w:p>
        </w:tc>
        <w:tc>
          <w:tcPr>
            <w:tcW w:w="1092" w:type="dxa"/>
          </w:tcPr>
          <w:p w14:paraId="29D08752" w14:textId="77777777" w:rsidR="00E66A9B" w:rsidRPr="00E66A9B" w:rsidRDefault="00E66A9B" w:rsidP="00E66A9B">
            <w:pPr>
              <w:spacing w:after="5" w:line="248" w:lineRule="auto"/>
              <w:ind w:firstLine="0"/>
              <w:rPr>
                <w:rFonts w:cs="Arial"/>
              </w:rPr>
            </w:pPr>
          </w:p>
        </w:tc>
      </w:tr>
      <w:tr w:rsidR="00F90BF9" w:rsidRPr="00E66A9B" w14:paraId="3E3BB1E5" w14:textId="77777777" w:rsidTr="0071765E">
        <w:tc>
          <w:tcPr>
            <w:tcW w:w="1066" w:type="dxa"/>
          </w:tcPr>
          <w:p w14:paraId="6DD7342F" w14:textId="5453A860" w:rsidR="00F90BF9" w:rsidRPr="00E66A9B" w:rsidRDefault="00F90BF9" w:rsidP="00F90BF9">
            <w:pPr>
              <w:spacing w:after="5" w:line="248" w:lineRule="auto"/>
              <w:ind w:firstLine="0"/>
              <w:rPr>
                <w:rFonts w:cs="Arial"/>
              </w:rPr>
            </w:pPr>
            <w:r>
              <w:rPr>
                <w:rFonts w:cs="Arial"/>
              </w:rPr>
              <w:t>7</w:t>
            </w:r>
          </w:p>
        </w:tc>
        <w:tc>
          <w:tcPr>
            <w:tcW w:w="4217" w:type="dxa"/>
          </w:tcPr>
          <w:p w14:paraId="73F9D1AD" w14:textId="31451A87" w:rsidR="00F90BF9" w:rsidRPr="00E66A9B" w:rsidRDefault="00F90BF9" w:rsidP="00F90BF9">
            <w:pPr>
              <w:spacing w:after="5" w:line="248" w:lineRule="auto"/>
              <w:ind w:firstLine="0"/>
              <w:jc w:val="left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Led</w:t>
            </w:r>
            <w:proofErr w:type="spellEnd"/>
            <w:r>
              <w:rPr>
                <w:rFonts w:cs="Arial"/>
              </w:rPr>
              <w:t xml:space="preserve"> </w:t>
            </w:r>
            <w:proofErr w:type="spellStart"/>
            <w:r>
              <w:rPr>
                <w:rFonts w:cs="Arial"/>
              </w:rPr>
              <w:t>inikatorius</w:t>
            </w:r>
            <w:proofErr w:type="spellEnd"/>
          </w:p>
        </w:tc>
        <w:tc>
          <w:tcPr>
            <w:tcW w:w="1239" w:type="dxa"/>
          </w:tcPr>
          <w:p w14:paraId="51EDDB8C" w14:textId="38AF7C0F" w:rsidR="00F90BF9" w:rsidRPr="00DE66EE" w:rsidRDefault="00F90BF9" w:rsidP="00F90BF9">
            <w:pPr>
              <w:spacing w:after="5" w:line="248" w:lineRule="auto"/>
              <w:ind w:firstLine="0"/>
            </w:pPr>
            <w:r w:rsidRPr="00DE66EE">
              <w:t>T.S.2.1.</w:t>
            </w:r>
            <w:r>
              <w:t>7</w:t>
            </w:r>
            <w:r w:rsidRPr="00DE66EE">
              <w:t>.</w:t>
            </w:r>
          </w:p>
        </w:tc>
        <w:tc>
          <w:tcPr>
            <w:tcW w:w="849" w:type="dxa"/>
          </w:tcPr>
          <w:p w14:paraId="2D0C73E2" w14:textId="196E7685" w:rsidR="00F90BF9" w:rsidRPr="00DE66EE" w:rsidRDefault="00F90BF9" w:rsidP="00F90BF9">
            <w:pPr>
              <w:spacing w:after="5" w:line="248" w:lineRule="auto"/>
              <w:ind w:firstLine="0"/>
            </w:pPr>
            <w:r w:rsidRPr="00DE66EE">
              <w:t>vnt.</w:t>
            </w:r>
          </w:p>
        </w:tc>
        <w:tc>
          <w:tcPr>
            <w:tcW w:w="848" w:type="dxa"/>
          </w:tcPr>
          <w:p w14:paraId="51C67FC4" w14:textId="707F92F4" w:rsidR="00F90BF9" w:rsidRDefault="00F90BF9" w:rsidP="00F90BF9">
            <w:pPr>
              <w:spacing w:after="5" w:line="248" w:lineRule="auto"/>
              <w:ind w:firstLine="0"/>
              <w:jc w:val="center"/>
            </w:pPr>
            <w:r>
              <w:t>96</w:t>
            </w:r>
          </w:p>
        </w:tc>
        <w:tc>
          <w:tcPr>
            <w:tcW w:w="1092" w:type="dxa"/>
          </w:tcPr>
          <w:p w14:paraId="472053CD" w14:textId="77777777" w:rsidR="00F90BF9" w:rsidRPr="00E66A9B" w:rsidRDefault="00F90BF9" w:rsidP="00F90BF9">
            <w:pPr>
              <w:spacing w:after="5" w:line="248" w:lineRule="auto"/>
              <w:ind w:firstLine="0"/>
              <w:rPr>
                <w:rFonts w:cs="Arial"/>
              </w:rPr>
            </w:pPr>
          </w:p>
        </w:tc>
      </w:tr>
      <w:tr w:rsidR="00E66A9B" w:rsidRPr="00E66A9B" w14:paraId="1B45B5D3" w14:textId="77777777" w:rsidTr="0071765E">
        <w:tc>
          <w:tcPr>
            <w:tcW w:w="1066" w:type="dxa"/>
          </w:tcPr>
          <w:p w14:paraId="073FDECD" w14:textId="13C41C15" w:rsidR="00E66A9B" w:rsidRPr="00E66A9B" w:rsidRDefault="00F90BF9" w:rsidP="00E66A9B">
            <w:pPr>
              <w:spacing w:after="5" w:line="248" w:lineRule="auto"/>
              <w:ind w:firstLine="0"/>
              <w:rPr>
                <w:rFonts w:cs="Arial"/>
              </w:rPr>
            </w:pPr>
            <w:r>
              <w:rPr>
                <w:rFonts w:cs="Arial"/>
              </w:rPr>
              <w:t>8</w:t>
            </w:r>
            <w:r w:rsidR="006F6CDC">
              <w:rPr>
                <w:rFonts w:cs="Arial"/>
              </w:rPr>
              <w:t>.</w:t>
            </w:r>
          </w:p>
        </w:tc>
        <w:tc>
          <w:tcPr>
            <w:tcW w:w="4217" w:type="dxa"/>
          </w:tcPr>
          <w:p w14:paraId="38530942" w14:textId="39C1D6D3" w:rsidR="00E66A9B" w:rsidRPr="00E66A9B" w:rsidRDefault="00E66A9B" w:rsidP="00E66A9B">
            <w:pPr>
              <w:spacing w:after="5" w:line="248" w:lineRule="auto"/>
              <w:ind w:firstLine="0"/>
              <w:jc w:val="left"/>
              <w:rPr>
                <w:rFonts w:cs="Arial"/>
              </w:rPr>
            </w:pPr>
            <w:r w:rsidRPr="00E66A9B">
              <w:rPr>
                <w:rFonts w:cs="Arial"/>
              </w:rPr>
              <w:t>Rankinis gaisrinis signalizatorius. FDM225 arba analogiškas</w:t>
            </w:r>
          </w:p>
        </w:tc>
        <w:tc>
          <w:tcPr>
            <w:tcW w:w="1239" w:type="dxa"/>
          </w:tcPr>
          <w:p w14:paraId="6496F7F3" w14:textId="08590D92" w:rsidR="00E66A9B" w:rsidRPr="00E66A9B" w:rsidRDefault="00E66A9B" w:rsidP="00E66A9B">
            <w:pPr>
              <w:spacing w:after="5" w:line="248" w:lineRule="auto"/>
              <w:ind w:firstLine="0"/>
              <w:rPr>
                <w:rFonts w:cs="Arial"/>
              </w:rPr>
            </w:pPr>
            <w:r w:rsidRPr="00926F02">
              <w:t>T.S.2.1.</w:t>
            </w:r>
            <w:r w:rsidR="00F90BF9">
              <w:t>8</w:t>
            </w:r>
            <w:r w:rsidRPr="00926F02">
              <w:t>.</w:t>
            </w:r>
          </w:p>
        </w:tc>
        <w:tc>
          <w:tcPr>
            <w:tcW w:w="849" w:type="dxa"/>
          </w:tcPr>
          <w:p w14:paraId="0EB3105A" w14:textId="2A8AAEE8" w:rsidR="00E66A9B" w:rsidRPr="00E66A9B" w:rsidRDefault="00E66A9B" w:rsidP="00E66A9B">
            <w:pPr>
              <w:spacing w:after="5" w:line="248" w:lineRule="auto"/>
              <w:ind w:firstLine="0"/>
              <w:rPr>
                <w:rFonts w:cs="Arial"/>
              </w:rPr>
            </w:pPr>
            <w:r w:rsidRPr="00926F02">
              <w:t>vnt.</w:t>
            </w:r>
          </w:p>
        </w:tc>
        <w:tc>
          <w:tcPr>
            <w:tcW w:w="848" w:type="dxa"/>
          </w:tcPr>
          <w:p w14:paraId="068715D4" w14:textId="105A2FF6" w:rsidR="00E66A9B" w:rsidRPr="00E66A9B" w:rsidRDefault="00E66A9B" w:rsidP="00E66A9B">
            <w:pPr>
              <w:spacing w:after="5" w:line="248" w:lineRule="auto"/>
              <w:ind w:firstLine="0"/>
              <w:jc w:val="center"/>
              <w:rPr>
                <w:rFonts w:cs="Arial"/>
              </w:rPr>
            </w:pPr>
            <w:r>
              <w:t>73</w:t>
            </w:r>
          </w:p>
        </w:tc>
        <w:tc>
          <w:tcPr>
            <w:tcW w:w="1092" w:type="dxa"/>
          </w:tcPr>
          <w:p w14:paraId="075D2449" w14:textId="77777777" w:rsidR="00E66A9B" w:rsidRPr="00E66A9B" w:rsidRDefault="00E66A9B" w:rsidP="00E66A9B">
            <w:pPr>
              <w:spacing w:after="5" w:line="248" w:lineRule="auto"/>
              <w:ind w:firstLine="0"/>
              <w:rPr>
                <w:rFonts w:cs="Arial"/>
              </w:rPr>
            </w:pPr>
          </w:p>
        </w:tc>
      </w:tr>
      <w:tr w:rsidR="00E66A9B" w:rsidRPr="00E66A9B" w14:paraId="6E96A7ED" w14:textId="77777777" w:rsidTr="0071765E">
        <w:tc>
          <w:tcPr>
            <w:tcW w:w="1066" w:type="dxa"/>
          </w:tcPr>
          <w:p w14:paraId="34A3DA8F" w14:textId="10D24107" w:rsidR="00E66A9B" w:rsidRPr="00E66A9B" w:rsidRDefault="00F90BF9" w:rsidP="00E66A9B">
            <w:pPr>
              <w:spacing w:after="5" w:line="248" w:lineRule="auto"/>
              <w:ind w:firstLine="0"/>
              <w:rPr>
                <w:rFonts w:cs="Arial"/>
              </w:rPr>
            </w:pPr>
            <w:r>
              <w:rPr>
                <w:rFonts w:cs="Arial"/>
              </w:rPr>
              <w:t>9</w:t>
            </w:r>
            <w:r w:rsidR="006F6CDC">
              <w:rPr>
                <w:rFonts w:cs="Arial"/>
              </w:rPr>
              <w:t>.</w:t>
            </w:r>
          </w:p>
        </w:tc>
        <w:tc>
          <w:tcPr>
            <w:tcW w:w="4217" w:type="dxa"/>
          </w:tcPr>
          <w:p w14:paraId="0D046509" w14:textId="3CCAE3C6" w:rsidR="00E66A9B" w:rsidRPr="00E66A9B" w:rsidRDefault="00E66A9B" w:rsidP="00E66A9B">
            <w:pPr>
              <w:spacing w:after="5" w:line="248" w:lineRule="auto"/>
              <w:ind w:firstLine="0"/>
              <w:jc w:val="left"/>
              <w:rPr>
                <w:rFonts w:cs="Arial"/>
              </w:rPr>
            </w:pPr>
            <w:r w:rsidRPr="00E66A9B">
              <w:rPr>
                <w:rFonts w:cs="Arial"/>
              </w:rPr>
              <w:t>Įėjimo – išėjimo modulis.  FDCIO221 arba analogiškas</w:t>
            </w:r>
          </w:p>
        </w:tc>
        <w:tc>
          <w:tcPr>
            <w:tcW w:w="1239" w:type="dxa"/>
          </w:tcPr>
          <w:p w14:paraId="7CA4CFE0" w14:textId="323C7AA8" w:rsidR="00E66A9B" w:rsidRPr="00E66A9B" w:rsidRDefault="00E66A9B" w:rsidP="00E66A9B">
            <w:pPr>
              <w:spacing w:after="5" w:line="248" w:lineRule="auto"/>
              <w:ind w:firstLine="0"/>
              <w:rPr>
                <w:rFonts w:cs="Arial"/>
              </w:rPr>
            </w:pPr>
            <w:r w:rsidRPr="00926F02">
              <w:t>T.S.2.1.</w:t>
            </w:r>
            <w:r w:rsidR="00F90BF9">
              <w:t>9</w:t>
            </w:r>
            <w:r w:rsidRPr="00926F02">
              <w:t>.</w:t>
            </w:r>
          </w:p>
        </w:tc>
        <w:tc>
          <w:tcPr>
            <w:tcW w:w="849" w:type="dxa"/>
          </w:tcPr>
          <w:p w14:paraId="59C7BAC3" w14:textId="759CCAF4" w:rsidR="00E66A9B" w:rsidRPr="00E66A9B" w:rsidRDefault="00E66A9B" w:rsidP="00E66A9B">
            <w:pPr>
              <w:spacing w:after="5" w:line="248" w:lineRule="auto"/>
              <w:ind w:firstLine="0"/>
              <w:rPr>
                <w:rFonts w:cs="Arial"/>
              </w:rPr>
            </w:pPr>
            <w:r w:rsidRPr="00926F02">
              <w:t>vnt.</w:t>
            </w:r>
          </w:p>
        </w:tc>
        <w:tc>
          <w:tcPr>
            <w:tcW w:w="848" w:type="dxa"/>
          </w:tcPr>
          <w:p w14:paraId="5E54A461" w14:textId="6A165C3B" w:rsidR="00E66A9B" w:rsidRPr="00E66A9B" w:rsidRDefault="006F6CDC" w:rsidP="00E66A9B">
            <w:pPr>
              <w:spacing w:after="5" w:line="248" w:lineRule="auto"/>
              <w:ind w:firstLine="0"/>
              <w:jc w:val="center"/>
              <w:rPr>
                <w:rFonts w:cs="Arial"/>
              </w:rPr>
            </w:pPr>
            <w:r>
              <w:rPr>
                <w:rFonts w:cs="Arial"/>
              </w:rPr>
              <w:t>4</w:t>
            </w:r>
          </w:p>
        </w:tc>
        <w:tc>
          <w:tcPr>
            <w:tcW w:w="1092" w:type="dxa"/>
          </w:tcPr>
          <w:p w14:paraId="7032F966" w14:textId="77777777" w:rsidR="00E66A9B" w:rsidRPr="00E66A9B" w:rsidRDefault="00E66A9B" w:rsidP="00E66A9B">
            <w:pPr>
              <w:spacing w:after="5" w:line="248" w:lineRule="auto"/>
              <w:ind w:firstLine="0"/>
              <w:rPr>
                <w:rFonts w:cs="Arial"/>
              </w:rPr>
            </w:pPr>
          </w:p>
        </w:tc>
      </w:tr>
      <w:tr w:rsidR="00E66A9B" w:rsidRPr="00E66A9B" w14:paraId="32358427" w14:textId="77777777" w:rsidTr="0071765E">
        <w:tc>
          <w:tcPr>
            <w:tcW w:w="1066" w:type="dxa"/>
          </w:tcPr>
          <w:p w14:paraId="264588E6" w14:textId="623634D0" w:rsidR="00E66A9B" w:rsidRPr="00E66A9B" w:rsidRDefault="00F90BF9" w:rsidP="00E66A9B">
            <w:pPr>
              <w:spacing w:after="5" w:line="248" w:lineRule="auto"/>
              <w:ind w:firstLine="0"/>
              <w:rPr>
                <w:rFonts w:cs="Arial"/>
              </w:rPr>
            </w:pPr>
            <w:r>
              <w:rPr>
                <w:rFonts w:cs="Arial"/>
              </w:rPr>
              <w:t>10</w:t>
            </w:r>
            <w:r w:rsidR="006F6CDC">
              <w:rPr>
                <w:rFonts w:cs="Arial"/>
              </w:rPr>
              <w:t>.</w:t>
            </w:r>
          </w:p>
        </w:tc>
        <w:tc>
          <w:tcPr>
            <w:tcW w:w="4217" w:type="dxa"/>
          </w:tcPr>
          <w:p w14:paraId="54A1A743" w14:textId="59A94C39" w:rsidR="00E66A9B" w:rsidRPr="00E66A9B" w:rsidRDefault="00E66A9B" w:rsidP="00E66A9B">
            <w:pPr>
              <w:spacing w:after="5" w:line="248" w:lineRule="auto"/>
              <w:ind w:firstLine="0"/>
              <w:jc w:val="left"/>
              <w:rPr>
                <w:rFonts w:cs="Arial"/>
              </w:rPr>
            </w:pPr>
            <w:r w:rsidRPr="00E66A9B">
              <w:rPr>
                <w:rFonts w:cs="Arial"/>
              </w:rPr>
              <w:t>4 įėjimų – 4 išėjimų modulis.  FDCIO222 arba analogiškas</w:t>
            </w:r>
          </w:p>
        </w:tc>
        <w:tc>
          <w:tcPr>
            <w:tcW w:w="1239" w:type="dxa"/>
          </w:tcPr>
          <w:p w14:paraId="589A88A9" w14:textId="31E6B64E" w:rsidR="00E66A9B" w:rsidRPr="00E66A9B" w:rsidRDefault="00E66A9B" w:rsidP="00E66A9B">
            <w:pPr>
              <w:spacing w:after="5" w:line="248" w:lineRule="auto"/>
              <w:ind w:firstLine="0"/>
              <w:rPr>
                <w:rFonts w:cs="Arial"/>
              </w:rPr>
            </w:pPr>
            <w:r w:rsidRPr="00F3399F">
              <w:t>T.S.2.1.</w:t>
            </w:r>
            <w:r w:rsidR="00F90BF9">
              <w:t>10</w:t>
            </w:r>
            <w:r w:rsidRPr="00F3399F">
              <w:t>.</w:t>
            </w:r>
          </w:p>
        </w:tc>
        <w:tc>
          <w:tcPr>
            <w:tcW w:w="849" w:type="dxa"/>
          </w:tcPr>
          <w:p w14:paraId="3B7994A2" w14:textId="2EE80D65" w:rsidR="00E66A9B" w:rsidRPr="00E66A9B" w:rsidRDefault="00E66A9B" w:rsidP="00E66A9B">
            <w:pPr>
              <w:spacing w:after="5" w:line="248" w:lineRule="auto"/>
              <w:ind w:firstLine="0"/>
              <w:rPr>
                <w:rFonts w:cs="Arial"/>
              </w:rPr>
            </w:pPr>
            <w:r w:rsidRPr="00F3399F">
              <w:t>vnt.</w:t>
            </w:r>
          </w:p>
        </w:tc>
        <w:tc>
          <w:tcPr>
            <w:tcW w:w="848" w:type="dxa"/>
          </w:tcPr>
          <w:p w14:paraId="4247F181" w14:textId="15D0E20C" w:rsidR="00E66A9B" w:rsidRPr="00E66A9B" w:rsidRDefault="006F6CDC" w:rsidP="00E66A9B">
            <w:pPr>
              <w:spacing w:after="5" w:line="248" w:lineRule="auto"/>
              <w:ind w:firstLine="0"/>
              <w:jc w:val="center"/>
              <w:rPr>
                <w:rFonts w:cs="Arial"/>
              </w:rPr>
            </w:pPr>
            <w:r>
              <w:rPr>
                <w:rFonts w:cs="Arial"/>
              </w:rPr>
              <w:t>19</w:t>
            </w:r>
          </w:p>
        </w:tc>
        <w:tc>
          <w:tcPr>
            <w:tcW w:w="1092" w:type="dxa"/>
          </w:tcPr>
          <w:p w14:paraId="5D08B5DB" w14:textId="77777777" w:rsidR="00E66A9B" w:rsidRPr="00E66A9B" w:rsidRDefault="00E66A9B" w:rsidP="00E66A9B">
            <w:pPr>
              <w:spacing w:after="5" w:line="248" w:lineRule="auto"/>
              <w:ind w:firstLine="0"/>
              <w:rPr>
                <w:rFonts w:cs="Arial"/>
              </w:rPr>
            </w:pPr>
          </w:p>
        </w:tc>
      </w:tr>
      <w:tr w:rsidR="00F90BF9" w:rsidRPr="00E66A9B" w14:paraId="557E270C" w14:textId="77777777" w:rsidTr="0071765E">
        <w:tc>
          <w:tcPr>
            <w:tcW w:w="1066" w:type="dxa"/>
          </w:tcPr>
          <w:p w14:paraId="28F7BE0E" w14:textId="28BB1707" w:rsidR="00F90BF9" w:rsidRDefault="00F90BF9" w:rsidP="00F90BF9">
            <w:pPr>
              <w:spacing w:after="5" w:line="248" w:lineRule="auto"/>
              <w:ind w:firstLine="0"/>
              <w:rPr>
                <w:rFonts w:cs="Arial"/>
              </w:rPr>
            </w:pPr>
            <w:r>
              <w:rPr>
                <w:rFonts w:cs="Arial"/>
              </w:rPr>
              <w:t>11.</w:t>
            </w:r>
          </w:p>
        </w:tc>
        <w:tc>
          <w:tcPr>
            <w:tcW w:w="4217" w:type="dxa"/>
          </w:tcPr>
          <w:p w14:paraId="4342D795" w14:textId="7E8983EF" w:rsidR="00F90BF9" w:rsidRPr="00E66A9B" w:rsidRDefault="00F90BF9" w:rsidP="00F90BF9">
            <w:pPr>
              <w:spacing w:after="5" w:line="248" w:lineRule="auto"/>
              <w:ind w:firstLine="0"/>
              <w:jc w:val="left"/>
              <w:rPr>
                <w:rFonts w:cs="Arial"/>
              </w:rPr>
            </w:pPr>
            <w:r w:rsidRPr="00F90BF9">
              <w:rPr>
                <w:rFonts w:cs="Arial"/>
              </w:rPr>
              <w:t>Universalus modulis.  FDCIO223 arba analogiškas</w:t>
            </w:r>
          </w:p>
        </w:tc>
        <w:tc>
          <w:tcPr>
            <w:tcW w:w="1239" w:type="dxa"/>
          </w:tcPr>
          <w:p w14:paraId="76554751" w14:textId="7048B3B8" w:rsidR="00F90BF9" w:rsidRPr="00F3399F" w:rsidRDefault="00F90BF9" w:rsidP="00F90BF9">
            <w:pPr>
              <w:spacing w:after="5" w:line="248" w:lineRule="auto"/>
              <w:ind w:firstLine="0"/>
            </w:pPr>
            <w:r w:rsidRPr="00F90BF9">
              <w:t>T.S.2.1.1</w:t>
            </w:r>
            <w:r>
              <w:t>1</w:t>
            </w:r>
            <w:r w:rsidRPr="00F90BF9">
              <w:t>.</w:t>
            </w:r>
          </w:p>
        </w:tc>
        <w:tc>
          <w:tcPr>
            <w:tcW w:w="849" w:type="dxa"/>
          </w:tcPr>
          <w:p w14:paraId="409DE69C" w14:textId="2066FE94" w:rsidR="00F90BF9" w:rsidRPr="00F3399F" w:rsidRDefault="00F90BF9" w:rsidP="00F90BF9">
            <w:pPr>
              <w:spacing w:after="5" w:line="248" w:lineRule="auto"/>
              <w:ind w:firstLine="0"/>
            </w:pPr>
            <w:r w:rsidRPr="00F3399F">
              <w:t>vnt.</w:t>
            </w:r>
          </w:p>
        </w:tc>
        <w:tc>
          <w:tcPr>
            <w:tcW w:w="848" w:type="dxa"/>
          </w:tcPr>
          <w:p w14:paraId="04A4D600" w14:textId="554D2BF5" w:rsidR="00F90BF9" w:rsidRDefault="00704298" w:rsidP="00F90BF9">
            <w:pPr>
              <w:spacing w:after="5" w:line="248" w:lineRule="auto"/>
              <w:ind w:firstLine="0"/>
              <w:jc w:val="center"/>
              <w:rPr>
                <w:rFonts w:cs="Arial"/>
              </w:rPr>
            </w:pPr>
            <w:r>
              <w:rPr>
                <w:rFonts w:cs="Arial"/>
              </w:rPr>
              <w:t>5</w:t>
            </w:r>
          </w:p>
        </w:tc>
        <w:tc>
          <w:tcPr>
            <w:tcW w:w="1092" w:type="dxa"/>
          </w:tcPr>
          <w:p w14:paraId="42B283FC" w14:textId="77777777" w:rsidR="00F90BF9" w:rsidRPr="00E66A9B" w:rsidRDefault="00F90BF9" w:rsidP="00F90BF9">
            <w:pPr>
              <w:spacing w:after="5" w:line="248" w:lineRule="auto"/>
              <w:ind w:firstLine="0"/>
              <w:rPr>
                <w:rFonts w:cs="Arial"/>
              </w:rPr>
            </w:pPr>
          </w:p>
        </w:tc>
      </w:tr>
      <w:tr w:rsidR="00E66A9B" w:rsidRPr="00E66A9B" w14:paraId="7B090A40" w14:textId="77777777" w:rsidTr="0071765E">
        <w:tc>
          <w:tcPr>
            <w:tcW w:w="1066" w:type="dxa"/>
          </w:tcPr>
          <w:p w14:paraId="5D426E85" w14:textId="198C433E" w:rsidR="00E66A9B" w:rsidRPr="00E66A9B" w:rsidRDefault="006F6CDC" w:rsidP="00E66A9B">
            <w:pPr>
              <w:spacing w:after="5" w:line="248" w:lineRule="auto"/>
              <w:ind w:firstLine="0"/>
              <w:rPr>
                <w:rFonts w:cs="Arial"/>
              </w:rPr>
            </w:pPr>
            <w:r>
              <w:rPr>
                <w:rFonts w:cs="Arial"/>
              </w:rPr>
              <w:t>1</w:t>
            </w:r>
            <w:r w:rsidR="00D81D27">
              <w:rPr>
                <w:rFonts w:cs="Arial"/>
              </w:rPr>
              <w:t>2</w:t>
            </w:r>
            <w:r>
              <w:rPr>
                <w:rFonts w:cs="Arial"/>
              </w:rPr>
              <w:t>.</w:t>
            </w:r>
          </w:p>
        </w:tc>
        <w:tc>
          <w:tcPr>
            <w:tcW w:w="4217" w:type="dxa"/>
          </w:tcPr>
          <w:p w14:paraId="5896BDE4" w14:textId="2199219D" w:rsidR="00E66A9B" w:rsidRPr="00E66A9B" w:rsidRDefault="00E66A9B" w:rsidP="00E66A9B">
            <w:pPr>
              <w:spacing w:after="5" w:line="248" w:lineRule="auto"/>
              <w:ind w:firstLine="0"/>
              <w:jc w:val="left"/>
              <w:rPr>
                <w:rFonts w:cs="Arial"/>
              </w:rPr>
            </w:pPr>
            <w:proofErr w:type="spellStart"/>
            <w:r w:rsidRPr="00E66A9B">
              <w:rPr>
                <w:rFonts w:cs="Arial"/>
              </w:rPr>
              <w:t>Adresinė</w:t>
            </w:r>
            <w:proofErr w:type="spellEnd"/>
            <w:r w:rsidRPr="00E66A9B">
              <w:rPr>
                <w:rFonts w:cs="Arial"/>
              </w:rPr>
              <w:t xml:space="preserve"> sirena su blykste FDS226-RR</w:t>
            </w:r>
          </w:p>
        </w:tc>
        <w:tc>
          <w:tcPr>
            <w:tcW w:w="1239" w:type="dxa"/>
          </w:tcPr>
          <w:p w14:paraId="29FFC69F" w14:textId="343E9DA2" w:rsidR="00E66A9B" w:rsidRPr="00E66A9B" w:rsidRDefault="00E66A9B" w:rsidP="00E66A9B">
            <w:pPr>
              <w:spacing w:after="5" w:line="248" w:lineRule="auto"/>
              <w:ind w:firstLine="0"/>
              <w:rPr>
                <w:rFonts w:cs="Arial"/>
              </w:rPr>
            </w:pPr>
            <w:r w:rsidRPr="00FE08AC">
              <w:t>T.S.2.1.</w:t>
            </w:r>
            <w:r>
              <w:t>1</w:t>
            </w:r>
            <w:r w:rsidR="00F90BF9">
              <w:t>3</w:t>
            </w:r>
            <w:r w:rsidRPr="00FE08AC">
              <w:t>.</w:t>
            </w:r>
          </w:p>
        </w:tc>
        <w:tc>
          <w:tcPr>
            <w:tcW w:w="849" w:type="dxa"/>
          </w:tcPr>
          <w:p w14:paraId="54737FBA" w14:textId="2651AB6E" w:rsidR="00E66A9B" w:rsidRPr="00E66A9B" w:rsidRDefault="00E66A9B" w:rsidP="00E66A9B">
            <w:pPr>
              <w:spacing w:after="5" w:line="248" w:lineRule="auto"/>
              <w:ind w:firstLine="0"/>
              <w:rPr>
                <w:rFonts w:cs="Arial"/>
              </w:rPr>
            </w:pPr>
            <w:r w:rsidRPr="00FE08AC">
              <w:t>vnt.</w:t>
            </w:r>
          </w:p>
        </w:tc>
        <w:tc>
          <w:tcPr>
            <w:tcW w:w="848" w:type="dxa"/>
          </w:tcPr>
          <w:p w14:paraId="6DF7E4B9" w14:textId="641579A2" w:rsidR="00E66A9B" w:rsidRPr="00D81D27" w:rsidRDefault="006F6CDC" w:rsidP="00E66A9B">
            <w:pPr>
              <w:spacing w:after="5" w:line="248" w:lineRule="auto"/>
              <w:ind w:firstLine="0"/>
              <w:jc w:val="center"/>
              <w:rPr>
                <w:rFonts w:cs="Arial"/>
              </w:rPr>
            </w:pPr>
            <w:r w:rsidRPr="00D81D27">
              <w:rPr>
                <w:rFonts w:cs="Arial"/>
              </w:rPr>
              <w:t>75</w:t>
            </w:r>
          </w:p>
        </w:tc>
        <w:tc>
          <w:tcPr>
            <w:tcW w:w="1092" w:type="dxa"/>
          </w:tcPr>
          <w:p w14:paraId="5A0E8B76" w14:textId="77777777" w:rsidR="00E66A9B" w:rsidRPr="00E66A9B" w:rsidRDefault="00E66A9B" w:rsidP="00E66A9B">
            <w:pPr>
              <w:spacing w:after="5" w:line="248" w:lineRule="auto"/>
              <w:ind w:firstLine="0"/>
              <w:rPr>
                <w:rFonts w:cs="Arial"/>
              </w:rPr>
            </w:pPr>
          </w:p>
        </w:tc>
      </w:tr>
      <w:tr w:rsidR="00F90BF9" w:rsidRPr="00E66A9B" w14:paraId="4F7071D4" w14:textId="77777777" w:rsidTr="0071765E">
        <w:tc>
          <w:tcPr>
            <w:tcW w:w="1066" w:type="dxa"/>
          </w:tcPr>
          <w:p w14:paraId="2F4753DD" w14:textId="3FC3772B" w:rsidR="00F90BF9" w:rsidRDefault="00F90BF9" w:rsidP="00F90BF9">
            <w:pPr>
              <w:spacing w:after="5" w:line="248" w:lineRule="auto"/>
              <w:ind w:firstLine="0"/>
              <w:rPr>
                <w:rFonts w:cs="Arial"/>
              </w:rPr>
            </w:pPr>
            <w:r>
              <w:rPr>
                <w:rFonts w:cs="Arial"/>
              </w:rPr>
              <w:t>1</w:t>
            </w:r>
            <w:r w:rsidR="00D81D27">
              <w:rPr>
                <w:rFonts w:cs="Arial"/>
              </w:rPr>
              <w:t>3</w:t>
            </w:r>
            <w:r>
              <w:rPr>
                <w:rFonts w:cs="Arial"/>
              </w:rPr>
              <w:t>.</w:t>
            </w:r>
          </w:p>
        </w:tc>
        <w:tc>
          <w:tcPr>
            <w:tcW w:w="4217" w:type="dxa"/>
          </w:tcPr>
          <w:p w14:paraId="5E691BD3" w14:textId="21FB3093" w:rsidR="00F90BF9" w:rsidRPr="00E66A9B" w:rsidRDefault="00F90BF9" w:rsidP="00F90BF9">
            <w:pPr>
              <w:spacing w:after="5" w:line="248" w:lineRule="auto"/>
              <w:ind w:firstLine="0"/>
              <w:jc w:val="left"/>
              <w:rPr>
                <w:rFonts w:cs="Arial"/>
              </w:rPr>
            </w:pPr>
            <w:r>
              <w:rPr>
                <w:rFonts w:cs="Arial"/>
              </w:rPr>
              <w:t>Lauko sirena</w:t>
            </w:r>
          </w:p>
        </w:tc>
        <w:tc>
          <w:tcPr>
            <w:tcW w:w="1239" w:type="dxa"/>
          </w:tcPr>
          <w:p w14:paraId="015D65FE" w14:textId="1EFA9A0E" w:rsidR="00F90BF9" w:rsidRPr="00FE08AC" w:rsidRDefault="00F90BF9" w:rsidP="00F90BF9">
            <w:pPr>
              <w:spacing w:after="5" w:line="248" w:lineRule="auto"/>
              <w:ind w:firstLine="0"/>
            </w:pPr>
            <w:r w:rsidRPr="00FE08AC">
              <w:t>T.S.2.1.</w:t>
            </w:r>
            <w:r>
              <w:t>14</w:t>
            </w:r>
            <w:r w:rsidRPr="00FE08AC">
              <w:t>.</w:t>
            </w:r>
          </w:p>
        </w:tc>
        <w:tc>
          <w:tcPr>
            <w:tcW w:w="849" w:type="dxa"/>
          </w:tcPr>
          <w:p w14:paraId="771E69CE" w14:textId="4288D8A8" w:rsidR="00F90BF9" w:rsidRPr="00FE08AC" w:rsidRDefault="00F90BF9" w:rsidP="00F90BF9">
            <w:pPr>
              <w:spacing w:after="5" w:line="248" w:lineRule="auto"/>
              <w:ind w:firstLine="0"/>
            </w:pPr>
            <w:r w:rsidRPr="00FE08AC">
              <w:t>vnt.</w:t>
            </w:r>
          </w:p>
        </w:tc>
        <w:tc>
          <w:tcPr>
            <w:tcW w:w="848" w:type="dxa"/>
          </w:tcPr>
          <w:p w14:paraId="64CE0E4D" w14:textId="46C26389" w:rsidR="00F90BF9" w:rsidRPr="00D81D27" w:rsidRDefault="00F90BF9" w:rsidP="00F90BF9">
            <w:pPr>
              <w:spacing w:after="5" w:line="248" w:lineRule="auto"/>
              <w:ind w:firstLine="0"/>
              <w:jc w:val="center"/>
              <w:rPr>
                <w:rFonts w:cs="Arial"/>
              </w:rPr>
            </w:pPr>
            <w:r w:rsidRPr="00D81D27">
              <w:rPr>
                <w:rFonts w:cs="Arial"/>
              </w:rPr>
              <w:t>1</w:t>
            </w:r>
          </w:p>
        </w:tc>
        <w:tc>
          <w:tcPr>
            <w:tcW w:w="1092" w:type="dxa"/>
          </w:tcPr>
          <w:p w14:paraId="50079F20" w14:textId="77777777" w:rsidR="00F90BF9" w:rsidRPr="00E66A9B" w:rsidRDefault="00F90BF9" w:rsidP="00F90BF9">
            <w:pPr>
              <w:spacing w:after="5" w:line="248" w:lineRule="auto"/>
              <w:ind w:firstLine="0"/>
              <w:rPr>
                <w:rFonts w:cs="Arial"/>
              </w:rPr>
            </w:pPr>
          </w:p>
        </w:tc>
      </w:tr>
      <w:tr w:rsidR="00E66A9B" w:rsidRPr="00E66A9B" w14:paraId="280C025D" w14:textId="77777777" w:rsidTr="0071765E">
        <w:tc>
          <w:tcPr>
            <w:tcW w:w="1066" w:type="dxa"/>
          </w:tcPr>
          <w:p w14:paraId="4B2A8C02" w14:textId="1113D385" w:rsidR="00E66A9B" w:rsidRPr="00E66A9B" w:rsidRDefault="006F6CDC" w:rsidP="00E66A9B">
            <w:pPr>
              <w:spacing w:after="5" w:line="248" w:lineRule="auto"/>
              <w:ind w:firstLine="0"/>
              <w:rPr>
                <w:rFonts w:cs="Arial"/>
              </w:rPr>
            </w:pPr>
            <w:r>
              <w:rPr>
                <w:rFonts w:cs="Arial"/>
              </w:rPr>
              <w:t>1</w:t>
            </w:r>
            <w:r w:rsidR="00D81D27">
              <w:rPr>
                <w:rFonts w:cs="Arial"/>
              </w:rPr>
              <w:t>4</w:t>
            </w:r>
            <w:r>
              <w:rPr>
                <w:rFonts w:cs="Arial"/>
              </w:rPr>
              <w:t>.</w:t>
            </w:r>
          </w:p>
        </w:tc>
        <w:tc>
          <w:tcPr>
            <w:tcW w:w="4217" w:type="dxa"/>
          </w:tcPr>
          <w:p w14:paraId="3A4A0C15" w14:textId="3BF1E23B" w:rsidR="00E66A9B" w:rsidRPr="00E66A9B" w:rsidRDefault="00E66A9B" w:rsidP="00E66A9B">
            <w:pPr>
              <w:spacing w:after="5" w:line="248" w:lineRule="auto"/>
              <w:ind w:firstLine="0"/>
              <w:jc w:val="left"/>
              <w:rPr>
                <w:rFonts w:cs="Arial"/>
              </w:rPr>
            </w:pPr>
            <w:r w:rsidRPr="00E66A9B">
              <w:rPr>
                <w:rFonts w:cs="Arial"/>
              </w:rPr>
              <w:t xml:space="preserve">Pavojaus valdymo sistema </w:t>
            </w:r>
            <w:proofErr w:type="spellStart"/>
            <w:r w:rsidRPr="00E66A9B">
              <w:rPr>
                <w:rFonts w:cs="Arial"/>
              </w:rPr>
              <w:t>Cerberus</w:t>
            </w:r>
            <w:proofErr w:type="spellEnd"/>
            <w:r w:rsidRPr="00E66A9B">
              <w:rPr>
                <w:rFonts w:cs="Arial"/>
              </w:rPr>
              <w:t xml:space="preserve"> DMS</w:t>
            </w:r>
          </w:p>
        </w:tc>
        <w:tc>
          <w:tcPr>
            <w:tcW w:w="1239" w:type="dxa"/>
          </w:tcPr>
          <w:p w14:paraId="45BE55EC" w14:textId="7BD46003" w:rsidR="00E66A9B" w:rsidRPr="00E66A9B" w:rsidRDefault="00E66A9B" w:rsidP="00E66A9B">
            <w:pPr>
              <w:spacing w:after="5" w:line="248" w:lineRule="auto"/>
              <w:ind w:firstLine="0"/>
              <w:rPr>
                <w:rFonts w:cs="Arial"/>
              </w:rPr>
            </w:pPr>
            <w:r w:rsidRPr="00E66A9B">
              <w:rPr>
                <w:rFonts w:cs="Arial"/>
              </w:rPr>
              <w:t>T.S.2.1.1</w:t>
            </w:r>
            <w:r w:rsidR="00F90BF9">
              <w:rPr>
                <w:rFonts w:cs="Arial"/>
              </w:rPr>
              <w:t>5</w:t>
            </w:r>
            <w:r w:rsidRPr="00E66A9B">
              <w:rPr>
                <w:rFonts w:cs="Arial"/>
              </w:rPr>
              <w:t>.</w:t>
            </w:r>
          </w:p>
        </w:tc>
        <w:tc>
          <w:tcPr>
            <w:tcW w:w="849" w:type="dxa"/>
          </w:tcPr>
          <w:p w14:paraId="31F325D6" w14:textId="6E20D706" w:rsidR="00E66A9B" w:rsidRPr="00E66A9B" w:rsidRDefault="00E66A9B" w:rsidP="00E66A9B">
            <w:pPr>
              <w:spacing w:after="5" w:line="248" w:lineRule="auto"/>
              <w:ind w:firstLine="0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kompl</w:t>
            </w:r>
            <w:proofErr w:type="spellEnd"/>
            <w:r>
              <w:rPr>
                <w:rFonts w:cs="Arial"/>
              </w:rPr>
              <w:t>.</w:t>
            </w:r>
          </w:p>
        </w:tc>
        <w:tc>
          <w:tcPr>
            <w:tcW w:w="848" w:type="dxa"/>
          </w:tcPr>
          <w:p w14:paraId="57FF5A2F" w14:textId="49B26F6A" w:rsidR="00E66A9B" w:rsidRPr="00E66A9B" w:rsidRDefault="00E66A9B" w:rsidP="00E66A9B">
            <w:pPr>
              <w:spacing w:after="5" w:line="248" w:lineRule="auto"/>
              <w:ind w:firstLine="0"/>
              <w:jc w:val="center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1092" w:type="dxa"/>
          </w:tcPr>
          <w:p w14:paraId="7A3395F0" w14:textId="77777777" w:rsidR="00E66A9B" w:rsidRPr="00E66A9B" w:rsidRDefault="00E66A9B" w:rsidP="00E66A9B">
            <w:pPr>
              <w:spacing w:after="5" w:line="248" w:lineRule="auto"/>
              <w:ind w:firstLine="0"/>
              <w:rPr>
                <w:rFonts w:cs="Arial"/>
              </w:rPr>
            </w:pPr>
          </w:p>
        </w:tc>
      </w:tr>
      <w:tr w:rsidR="0071765E" w:rsidRPr="00E66A9B" w14:paraId="54986AF7" w14:textId="77777777" w:rsidTr="0071765E">
        <w:tc>
          <w:tcPr>
            <w:tcW w:w="1066" w:type="dxa"/>
          </w:tcPr>
          <w:p w14:paraId="5D8A9189" w14:textId="04616F17" w:rsidR="006F6CDC" w:rsidRPr="00E66A9B" w:rsidRDefault="006F6CDC" w:rsidP="006F6CDC">
            <w:pPr>
              <w:spacing w:after="5" w:line="248" w:lineRule="auto"/>
              <w:ind w:firstLine="0"/>
              <w:rPr>
                <w:rFonts w:cs="Arial"/>
              </w:rPr>
            </w:pPr>
            <w:r>
              <w:rPr>
                <w:rFonts w:cs="Arial"/>
              </w:rPr>
              <w:t>1</w:t>
            </w:r>
            <w:r w:rsidR="00D81D27">
              <w:rPr>
                <w:rFonts w:cs="Arial"/>
              </w:rPr>
              <w:t>5</w:t>
            </w:r>
            <w:r>
              <w:rPr>
                <w:rFonts w:cs="Arial"/>
              </w:rPr>
              <w:t>.</w:t>
            </w:r>
          </w:p>
        </w:tc>
        <w:tc>
          <w:tcPr>
            <w:tcW w:w="4217" w:type="dxa"/>
          </w:tcPr>
          <w:p w14:paraId="27FE1FEB" w14:textId="21455F2F" w:rsidR="006F6CDC" w:rsidRPr="00E66A9B" w:rsidRDefault="006F6CDC" w:rsidP="006F6CDC">
            <w:pPr>
              <w:spacing w:after="5" w:line="248" w:lineRule="auto"/>
              <w:ind w:firstLine="0"/>
              <w:jc w:val="left"/>
              <w:rPr>
                <w:rFonts w:cs="Arial"/>
              </w:rPr>
            </w:pPr>
            <w:r w:rsidRPr="00E66A9B">
              <w:rPr>
                <w:rFonts w:cs="Arial"/>
              </w:rPr>
              <w:t>Kompiuteris (Nuotolinei darbo vietai)</w:t>
            </w:r>
          </w:p>
        </w:tc>
        <w:tc>
          <w:tcPr>
            <w:tcW w:w="1239" w:type="dxa"/>
          </w:tcPr>
          <w:p w14:paraId="5B1B4A78" w14:textId="2BC290D1" w:rsidR="006F6CDC" w:rsidRPr="00E66A9B" w:rsidRDefault="006F6CDC" w:rsidP="006F6CDC">
            <w:pPr>
              <w:spacing w:after="5" w:line="248" w:lineRule="auto"/>
              <w:ind w:firstLine="0"/>
              <w:rPr>
                <w:rFonts w:cs="Arial"/>
              </w:rPr>
            </w:pPr>
            <w:r w:rsidRPr="00FE08AC">
              <w:t>T.S.2.1.</w:t>
            </w:r>
            <w:r>
              <w:t>1</w:t>
            </w:r>
            <w:r w:rsidR="00F90BF9">
              <w:t>6</w:t>
            </w:r>
            <w:r w:rsidRPr="00FE08AC">
              <w:t>.</w:t>
            </w:r>
          </w:p>
        </w:tc>
        <w:tc>
          <w:tcPr>
            <w:tcW w:w="849" w:type="dxa"/>
          </w:tcPr>
          <w:p w14:paraId="4104BE1A" w14:textId="11627B87" w:rsidR="006F6CDC" w:rsidRPr="00E66A9B" w:rsidRDefault="006F6CDC" w:rsidP="006F6CDC">
            <w:pPr>
              <w:spacing w:after="5" w:line="248" w:lineRule="auto"/>
              <w:ind w:firstLine="0"/>
              <w:rPr>
                <w:rFonts w:cs="Arial"/>
              </w:rPr>
            </w:pPr>
            <w:r w:rsidRPr="00FE08AC">
              <w:t>vnt.</w:t>
            </w:r>
          </w:p>
        </w:tc>
        <w:tc>
          <w:tcPr>
            <w:tcW w:w="848" w:type="dxa"/>
          </w:tcPr>
          <w:p w14:paraId="6DFDC37C" w14:textId="3A2DA2BB" w:rsidR="006F6CDC" w:rsidRPr="00E66A9B" w:rsidRDefault="006F6CDC" w:rsidP="006F6CDC">
            <w:pPr>
              <w:spacing w:after="5" w:line="248" w:lineRule="auto"/>
              <w:ind w:firstLine="0"/>
              <w:jc w:val="center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1092" w:type="dxa"/>
          </w:tcPr>
          <w:p w14:paraId="3B41564C" w14:textId="77777777" w:rsidR="006F6CDC" w:rsidRPr="00E66A9B" w:rsidRDefault="006F6CDC" w:rsidP="006F6CDC">
            <w:pPr>
              <w:spacing w:after="5" w:line="248" w:lineRule="auto"/>
              <w:ind w:firstLine="0"/>
              <w:rPr>
                <w:rFonts w:cs="Arial"/>
              </w:rPr>
            </w:pPr>
          </w:p>
        </w:tc>
      </w:tr>
      <w:tr w:rsidR="0071765E" w:rsidRPr="00E66A9B" w14:paraId="7A557350" w14:textId="77777777" w:rsidTr="0071765E">
        <w:tc>
          <w:tcPr>
            <w:tcW w:w="1066" w:type="dxa"/>
          </w:tcPr>
          <w:p w14:paraId="0BF9B0D4" w14:textId="65E9A3BF" w:rsidR="006F6CDC" w:rsidRPr="00E66A9B" w:rsidRDefault="006F6CDC" w:rsidP="006F6CDC">
            <w:pPr>
              <w:spacing w:after="5" w:line="248" w:lineRule="auto"/>
              <w:ind w:firstLine="0"/>
              <w:rPr>
                <w:rFonts w:cs="Arial"/>
              </w:rPr>
            </w:pPr>
            <w:r>
              <w:rPr>
                <w:rFonts w:cs="Arial"/>
              </w:rPr>
              <w:t>1</w:t>
            </w:r>
            <w:r w:rsidR="00D81D27">
              <w:rPr>
                <w:rFonts w:cs="Arial"/>
              </w:rPr>
              <w:t>6</w:t>
            </w:r>
            <w:r>
              <w:rPr>
                <w:rFonts w:cs="Arial"/>
              </w:rPr>
              <w:t>.</w:t>
            </w:r>
          </w:p>
        </w:tc>
        <w:tc>
          <w:tcPr>
            <w:tcW w:w="4217" w:type="dxa"/>
          </w:tcPr>
          <w:p w14:paraId="0501772E" w14:textId="31BA6F3D" w:rsidR="006F6CDC" w:rsidRPr="00E66A9B" w:rsidRDefault="006F6CDC" w:rsidP="006F6CDC">
            <w:pPr>
              <w:spacing w:after="5" w:line="248" w:lineRule="auto"/>
              <w:ind w:firstLine="0"/>
              <w:jc w:val="left"/>
              <w:rPr>
                <w:rFonts w:cs="Arial"/>
              </w:rPr>
            </w:pPr>
            <w:r w:rsidRPr="006F6CDC">
              <w:rPr>
                <w:rFonts w:cs="Arial"/>
              </w:rPr>
              <w:t>Darbo vietos monitorius</w:t>
            </w:r>
          </w:p>
        </w:tc>
        <w:tc>
          <w:tcPr>
            <w:tcW w:w="1239" w:type="dxa"/>
          </w:tcPr>
          <w:p w14:paraId="2445E219" w14:textId="0536962F" w:rsidR="006F6CDC" w:rsidRPr="00E66A9B" w:rsidRDefault="006F6CDC" w:rsidP="006F6CDC">
            <w:pPr>
              <w:spacing w:after="5" w:line="248" w:lineRule="auto"/>
              <w:ind w:firstLine="0"/>
              <w:rPr>
                <w:rFonts w:cs="Arial"/>
              </w:rPr>
            </w:pPr>
            <w:r w:rsidRPr="00FE08AC">
              <w:t>T.S.2.1.</w:t>
            </w:r>
            <w:r>
              <w:t>1</w:t>
            </w:r>
            <w:r w:rsidR="00F90BF9">
              <w:t>7</w:t>
            </w:r>
            <w:r w:rsidRPr="00FE08AC">
              <w:t>.</w:t>
            </w:r>
          </w:p>
        </w:tc>
        <w:tc>
          <w:tcPr>
            <w:tcW w:w="849" w:type="dxa"/>
          </w:tcPr>
          <w:p w14:paraId="27FFB060" w14:textId="002B4110" w:rsidR="006F6CDC" w:rsidRPr="00E66A9B" w:rsidRDefault="006F6CDC" w:rsidP="006F6CDC">
            <w:pPr>
              <w:spacing w:after="5" w:line="248" w:lineRule="auto"/>
              <w:ind w:firstLine="0"/>
              <w:rPr>
                <w:rFonts w:cs="Arial"/>
              </w:rPr>
            </w:pPr>
            <w:r w:rsidRPr="00FE08AC">
              <w:t>vnt.</w:t>
            </w:r>
          </w:p>
        </w:tc>
        <w:tc>
          <w:tcPr>
            <w:tcW w:w="848" w:type="dxa"/>
          </w:tcPr>
          <w:p w14:paraId="171E1DCE" w14:textId="166BA1B0" w:rsidR="006F6CDC" w:rsidRPr="00E66A9B" w:rsidRDefault="006F6CDC" w:rsidP="006F6CDC">
            <w:pPr>
              <w:spacing w:after="5" w:line="248" w:lineRule="auto"/>
              <w:ind w:firstLine="0"/>
              <w:jc w:val="center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1092" w:type="dxa"/>
          </w:tcPr>
          <w:p w14:paraId="796A33E3" w14:textId="77777777" w:rsidR="006F6CDC" w:rsidRPr="00E66A9B" w:rsidRDefault="006F6CDC" w:rsidP="006F6CDC">
            <w:pPr>
              <w:spacing w:after="5" w:line="248" w:lineRule="auto"/>
              <w:ind w:firstLine="0"/>
              <w:rPr>
                <w:rFonts w:cs="Arial"/>
              </w:rPr>
            </w:pPr>
          </w:p>
        </w:tc>
      </w:tr>
      <w:tr w:rsidR="0071765E" w:rsidRPr="00E66A9B" w14:paraId="11442D20" w14:textId="77777777" w:rsidTr="0071765E">
        <w:tc>
          <w:tcPr>
            <w:tcW w:w="1066" w:type="dxa"/>
          </w:tcPr>
          <w:p w14:paraId="67A2616F" w14:textId="6924242E" w:rsidR="006F6CDC" w:rsidRPr="00E66A9B" w:rsidRDefault="006F6CDC" w:rsidP="006F6CDC">
            <w:pPr>
              <w:spacing w:after="5" w:line="248" w:lineRule="auto"/>
              <w:ind w:firstLine="0"/>
              <w:rPr>
                <w:rFonts w:cs="Arial"/>
              </w:rPr>
            </w:pPr>
            <w:r>
              <w:rPr>
                <w:rFonts w:cs="Arial"/>
              </w:rPr>
              <w:t>1</w:t>
            </w:r>
            <w:r w:rsidR="00D81D27">
              <w:rPr>
                <w:rFonts w:cs="Arial"/>
              </w:rPr>
              <w:t>7</w:t>
            </w:r>
            <w:r>
              <w:rPr>
                <w:rFonts w:cs="Arial"/>
              </w:rPr>
              <w:t>.</w:t>
            </w:r>
          </w:p>
        </w:tc>
        <w:tc>
          <w:tcPr>
            <w:tcW w:w="4217" w:type="dxa"/>
          </w:tcPr>
          <w:p w14:paraId="5B80DDBA" w14:textId="5724C79F" w:rsidR="006F6CDC" w:rsidRPr="00E66A9B" w:rsidRDefault="006F6CDC" w:rsidP="006F6CDC">
            <w:pPr>
              <w:spacing w:after="5" w:line="248" w:lineRule="auto"/>
              <w:ind w:firstLine="0"/>
              <w:jc w:val="left"/>
              <w:rPr>
                <w:rFonts w:cs="Arial"/>
              </w:rPr>
            </w:pPr>
            <w:r w:rsidRPr="006F6CDC">
              <w:rPr>
                <w:rFonts w:cs="Arial"/>
              </w:rPr>
              <w:t xml:space="preserve">Kabelis gaisro signalizacijai ir evakuacinio įgarsinimo sistemai 1x2x1 </w:t>
            </w:r>
            <w:proofErr w:type="spellStart"/>
            <w:r w:rsidRPr="006F6CDC">
              <w:rPr>
                <w:rFonts w:cs="Arial"/>
              </w:rPr>
              <w:t>Cu</w:t>
            </w:r>
            <w:proofErr w:type="spellEnd"/>
            <w:r w:rsidRPr="006F6CDC">
              <w:rPr>
                <w:rFonts w:cs="Arial"/>
              </w:rPr>
              <w:t xml:space="preserve"> PH90</w:t>
            </w:r>
          </w:p>
        </w:tc>
        <w:tc>
          <w:tcPr>
            <w:tcW w:w="1239" w:type="dxa"/>
          </w:tcPr>
          <w:p w14:paraId="79C712D1" w14:textId="0E0A4119" w:rsidR="006F6CDC" w:rsidRPr="00E66A9B" w:rsidRDefault="006F6CDC" w:rsidP="006F6CDC">
            <w:pPr>
              <w:spacing w:after="5" w:line="248" w:lineRule="auto"/>
              <w:ind w:firstLine="0"/>
              <w:rPr>
                <w:rFonts w:cs="Arial"/>
              </w:rPr>
            </w:pPr>
            <w:r w:rsidRPr="00FE08AC">
              <w:t>T.S.2.</w:t>
            </w:r>
            <w:r>
              <w:t>3</w:t>
            </w:r>
            <w:r w:rsidRPr="00FE08AC">
              <w:t>.</w:t>
            </w:r>
            <w:r>
              <w:t>1</w:t>
            </w:r>
            <w:r w:rsidRPr="00FE08AC">
              <w:t>.</w:t>
            </w:r>
          </w:p>
        </w:tc>
        <w:tc>
          <w:tcPr>
            <w:tcW w:w="849" w:type="dxa"/>
          </w:tcPr>
          <w:p w14:paraId="6529CB7E" w14:textId="0FFA769E" w:rsidR="006F6CDC" w:rsidRPr="00E66A9B" w:rsidRDefault="006F6CDC" w:rsidP="006F6CDC">
            <w:pPr>
              <w:spacing w:after="5" w:line="248" w:lineRule="auto"/>
              <w:ind w:firstLine="0"/>
              <w:rPr>
                <w:rFonts w:cs="Arial"/>
              </w:rPr>
            </w:pPr>
            <w:r>
              <w:t>m</w:t>
            </w:r>
          </w:p>
        </w:tc>
        <w:tc>
          <w:tcPr>
            <w:tcW w:w="848" w:type="dxa"/>
          </w:tcPr>
          <w:p w14:paraId="0F708C73" w14:textId="03688BC5" w:rsidR="006F6CDC" w:rsidRPr="00E66A9B" w:rsidRDefault="006F6CDC" w:rsidP="006F6CDC">
            <w:pPr>
              <w:spacing w:after="5" w:line="248" w:lineRule="auto"/>
              <w:ind w:firstLine="0"/>
              <w:jc w:val="center"/>
              <w:rPr>
                <w:rFonts w:cs="Arial"/>
              </w:rPr>
            </w:pPr>
            <w:r>
              <w:rPr>
                <w:rFonts w:cs="Arial"/>
              </w:rPr>
              <w:t>14070</w:t>
            </w:r>
          </w:p>
        </w:tc>
        <w:tc>
          <w:tcPr>
            <w:tcW w:w="1092" w:type="dxa"/>
          </w:tcPr>
          <w:p w14:paraId="6BC8CBED" w14:textId="77777777" w:rsidR="006F6CDC" w:rsidRPr="00E66A9B" w:rsidRDefault="006F6CDC" w:rsidP="006F6CDC">
            <w:pPr>
              <w:spacing w:after="5" w:line="248" w:lineRule="auto"/>
              <w:ind w:firstLine="0"/>
              <w:rPr>
                <w:rFonts w:cs="Arial"/>
              </w:rPr>
            </w:pPr>
          </w:p>
        </w:tc>
      </w:tr>
      <w:tr w:rsidR="0071765E" w:rsidRPr="00E66A9B" w14:paraId="5623D46C" w14:textId="77777777" w:rsidTr="0071765E">
        <w:tc>
          <w:tcPr>
            <w:tcW w:w="1066" w:type="dxa"/>
          </w:tcPr>
          <w:p w14:paraId="44CAF234" w14:textId="0A4C95BE" w:rsidR="006F6CDC" w:rsidRPr="00E66A9B" w:rsidRDefault="006F6CDC" w:rsidP="006F6CDC">
            <w:pPr>
              <w:spacing w:after="5" w:line="248" w:lineRule="auto"/>
              <w:ind w:firstLine="0"/>
              <w:rPr>
                <w:rFonts w:cs="Arial"/>
              </w:rPr>
            </w:pPr>
            <w:r>
              <w:rPr>
                <w:rFonts w:cs="Arial"/>
              </w:rPr>
              <w:t>1</w:t>
            </w:r>
            <w:r w:rsidR="00D81D27">
              <w:rPr>
                <w:rFonts w:cs="Arial"/>
              </w:rPr>
              <w:t>8</w:t>
            </w:r>
            <w:r>
              <w:rPr>
                <w:rFonts w:cs="Arial"/>
              </w:rPr>
              <w:t>.</w:t>
            </w:r>
          </w:p>
        </w:tc>
        <w:tc>
          <w:tcPr>
            <w:tcW w:w="4217" w:type="dxa"/>
          </w:tcPr>
          <w:p w14:paraId="38BA9733" w14:textId="4E0971FB" w:rsidR="006F6CDC" w:rsidRPr="00D81D27" w:rsidRDefault="00D81D27" w:rsidP="006F6CDC">
            <w:pPr>
              <w:spacing w:after="5" w:line="248" w:lineRule="auto"/>
              <w:ind w:firstLine="0"/>
              <w:jc w:val="left"/>
              <w:rPr>
                <w:rFonts w:cs="Arial"/>
              </w:rPr>
            </w:pPr>
            <w:r w:rsidRPr="00D81D27">
              <w:rPr>
                <w:rFonts w:cs="Arial"/>
              </w:rPr>
              <w:t>Fiksuotos temperatūros kabelis šilumos detektorius</w:t>
            </w:r>
          </w:p>
        </w:tc>
        <w:tc>
          <w:tcPr>
            <w:tcW w:w="1239" w:type="dxa"/>
          </w:tcPr>
          <w:p w14:paraId="69473EFD" w14:textId="368F2310" w:rsidR="006F6CDC" w:rsidRPr="00D81D27" w:rsidRDefault="006F6CDC" w:rsidP="006F6CDC">
            <w:pPr>
              <w:spacing w:after="5" w:line="248" w:lineRule="auto"/>
              <w:ind w:firstLine="0"/>
              <w:rPr>
                <w:rFonts w:cs="Arial"/>
              </w:rPr>
            </w:pPr>
            <w:r w:rsidRPr="00D81D27">
              <w:t>T.S.2.3.2.</w:t>
            </w:r>
          </w:p>
        </w:tc>
        <w:tc>
          <w:tcPr>
            <w:tcW w:w="849" w:type="dxa"/>
          </w:tcPr>
          <w:p w14:paraId="6D486A57" w14:textId="7D23C771" w:rsidR="006F6CDC" w:rsidRPr="00D81D27" w:rsidRDefault="006F6CDC" w:rsidP="006F6CDC">
            <w:pPr>
              <w:spacing w:after="5" w:line="248" w:lineRule="auto"/>
              <w:ind w:firstLine="0"/>
              <w:rPr>
                <w:rFonts w:cs="Arial"/>
              </w:rPr>
            </w:pPr>
            <w:r w:rsidRPr="00D81D27">
              <w:t>m</w:t>
            </w:r>
          </w:p>
        </w:tc>
        <w:tc>
          <w:tcPr>
            <w:tcW w:w="848" w:type="dxa"/>
          </w:tcPr>
          <w:p w14:paraId="0E24842B" w14:textId="34E68C05" w:rsidR="006F6CDC" w:rsidRPr="00D81D27" w:rsidRDefault="006F6CDC" w:rsidP="006F6CDC">
            <w:pPr>
              <w:spacing w:after="5" w:line="248" w:lineRule="auto"/>
              <w:ind w:firstLine="0"/>
              <w:jc w:val="center"/>
              <w:rPr>
                <w:rFonts w:cs="Arial"/>
              </w:rPr>
            </w:pPr>
            <w:r w:rsidRPr="00D81D27">
              <w:t>900</w:t>
            </w:r>
          </w:p>
        </w:tc>
        <w:tc>
          <w:tcPr>
            <w:tcW w:w="1092" w:type="dxa"/>
          </w:tcPr>
          <w:p w14:paraId="29EF2324" w14:textId="77777777" w:rsidR="006F6CDC" w:rsidRPr="00E66A9B" w:rsidRDefault="006F6CDC" w:rsidP="006F6CDC">
            <w:pPr>
              <w:spacing w:after="5" w:line="248" w:lineRule="auto"/>
              <w:ind w:firstLine="0"/>
              <w:rPr>
                <w:rFonts w:cs="Arial"/>
              </w:rPr>
            </w:pPr>
          </w:p>
        </w:tc>
      </w:tr>
      <w:tr w:rsidR="00D81D27" w:rsidRPr="00E66A9B" w14:paraId="0BBE505F" w14:textId="77777777" w:rsidTr="0071765E">
        <w:tc>
          <w:tcPr>
            <w:tcW w:w="1066" w:type="dxa"/>
          </w:tcPr>
          <w:p w14:paraId="25E2FA5E" w14:textId="29158EA6" w:rsidR="00D81D27" w:rsidRDefault="00D81D27" w:rsidP="00D81D27">
            <w:pPr>
              <w:spacing w:after="5" w:line="248" w:lineRule="auto"/>
              <w:ind w:firstLine="0"/>
              <w:rPr>
                <w:rFonts w:cs="Arial"/>
              </w:rPr>
            </w:pPr>
            <w:r>
              <w:rPr>
                <w:rFonts w:cs="Arial"/>
              </w:rPr>
              <w:t xml:space="preserve">19. </w:t>
            </w:r>
          </w:p>
        </w:tc>
        <w:tc>
          <w:tcPr>
            <w:tcW w:w="4217" w:type="dxa"/>
          </w:tcPr>
          <w:p w14:paraId="0FAB9F9A" w14:textId="23301C48" w:rsidR="00D81D27" w:rsidRPr="00D81D27" w:rsidRDefault="00D81D27" w:rsidP="00D81D27">
            <w:pPr>
              <w:spacing w:after="5" w:line="248" w:lineRule="auto"/>
              <w:ind w:firstLine="0"/>
              <w:jc w:val="left"/>
              <w:rPr>
                <w:rFonts w:cs="Arial"/>
              </w:rPr>
            </w:pPr>
            <w:r w:rsidRPr="00D81D27">
              <w:rPr>
                <w:rFonts w:cs="Arial"/>
              </w:rPr>
              <w:t xml:space="preserve">Fiksuotos temperatūros šilumai jautraus </w:t>
            </w:r>
            <w:proofErr w:type="spellStart"/>
            <w:r w:rsidRPr="00D81D27">
              <w:rPr>
                <w:rFonts w:cs="Arial"/>
              </w:rPr>
              <w:t>kabelios</w:t>
            </w:r>
            <w:proofErr w:type="spellEnd"/>
            <w:r w:rsidRPr="00D81D27">
              <w:rPr>
                <w:rFonts w:cs="Arial"/>
              </w:rPr>
              <w:t xml:space="preserve"> valdiklis</w:t>
            </w:r>
          </w:p>
        </w:tc>
        <w:tc>
          <w:tcPr>
            <w:tcW w:w="1239" w:type="dxa"/>
          </w:tcPr>
          <w:p w14:paraId="46167F72" w14:textId="2A1FC461" w:rsidR="00D81D27" w:rsidRPr="00D81D27" w:rsidRDefault="00D81D27" w:rsidP="00D81D27">
            <w:pPr>
              <w:spacing w:after="5" w:line="248" w:lineRule="auto"/>
              <w:ind w:firstLine="0"/>
            </w:pPr>
            <w:r w:rsidRPr="00D81D27">
              <w:t>T.S.2.3.</w:t>
            </w:r>
            <w:r>
              <w:t>3</w:t>
            </w:r>
            <w:r w:rsidRPr="00D81D27">
              <w:t>.</w:t>
            </w:r>
          </w:p>
        </w:tc>
        <w:tc>
          <w:tcPr>
            <w:tcW w:w="849" w:type="dxa"/>
          </w:tcPr>
          <w:p w14:paraId="682405DA" w14:textId="47AD0C1D" w:rsidR="00D81D27" w:rsidRPr="00D81D27" w:rsidRDefault="00D81D27" w:rsidP="00D81D27">
            <w:pPr>
              <w:spacing w:after="5" w:line="248" w:lineRule="auto"/>
              <w:ind w:firstLine="0"/>
            </w:pPr>
            <w:r w:rsidRPr="00077101">
              <w:t>vnt.</w:t>
            </w:r>
          </w:p>
        </w:tc>
        <w:tc>
          <w:tcPr>
            <w:tcW w:w="848" w:type="dxa"/>
          </w:tcPr>
          <w:p w14:paraId="49015EA7" w14:textId="7E53B505" w:rsidR="00D81D27" w:rsidRPr="00D81D27" w:rsidRDefault="00D81D27" w:rsidP="00D81D27">
            <w:pPr>
              <w:spacing w:after="5" w:line="248" w:lineRule="auto"/>
              <w:ind w:firstLine="0"/>
              <w:jc w:val="center"/>
            </w:pPr>
            <w:r>
              <w:t>2</w:t>
            </w:r>
          </w:p>
        </w:tc>
        <w:tc>
          <w:tcPr>
            <w:tcW w:w="1092" w:type="dxa"/>
          </w:tcPr>
          <w:p w14:paraId="5498FA11" w14:textId="77777777" w:rsidR="00D81D27" w:rsidRPr="00E66A9B" w:rsidRDefault="00D81D27" w:rsidP="00D81D27">
            <w:pPr>
              <w:spacing w:after="5" w:line="248" w:lineRule="auto"/>
              <w:ind w:firstLine="0"/>
              <w:rPr>
                <w:rFonts w:cs="Arial"/>
              </w:rPr>
            </w:pPr>
          </w:p>
        </w:tc>
      </w:tr>
      <w:tr w:rsidR="0071765E" w:rsidRPr="00E66A9B" w14:paraId="006955C1" w14:textId="77777777" w:rsidTr="0071765E">
        <w:tc>
          <w:tcPr>
            <w:tcW w:w="1066" w:type="dxa"/>
          </w:tcPr>
          <w:p w14:paraId="18181C7C" w14:textId="6BCAB2CA" w:rsidR="006F6CDC" w:rsidRPr="00E66A9B" w:rsidRDefault="00F90BF9" w:rsidP="006F6CDC">
            <w:pPr>
              <w:spacing w:after="5" w:line="248" w:lineRule="auto"/>
              <w:ind w:firstLine="0"/>
              <w:rPr>
                <w:rFonts w:cs="Arial"/>
              </w:rPr>
            </w:pPr>
            <w:r>
              <w:rPr>
                <w:rFonts w:cs="Arial"/>
              </w:rPr>
              <w:lastRenderedPageBreak/>
              <w:t>20</w:t>
            </w:r>
            <w:r w:rsidR="006F6CDC">
              <w:rPr>
                <w:rFonts w:cs="Arial"/>
              </w:rPr>
              <w:t>.</w:t>
            </w:r>
          </w:p>
        </w:tc>
        <w:tc>
          <w:tcPr>
            <w:tcW w:w="4217" w:type="dxa"/>
          </w:tcPr>
          <w:p w14:paraId="70097B57" w14:textId="79EC66EC" w:rsidR="006F6CDC" w:rsidRPr="00E66A9B" w:rsidRDefault="006F6CDC" w:rsidP="006F6CDC">
            <w:pPr>
              <w:spacing w:after="5" w:line="248" w:lineRule="auto"/>
              <w:ind w:firstLine="0"/>
              <w:jc w:val="left"/>
              <w:rPr>
                <w:rFonts w:cs="Arial"/>
              </w:rPr>
            </w:pPr>
            <w:r>
              <w:rPr>
                <w:rFonts w:cs="Arial"/>
              </w:rPr>
              <w:t>Optinis kabelis SM 4 skaidulų</w:t>
            </w:r>
          </w:p>
        </w:tc>
        <w:tc>
          <w:tcPr>
            <w:tcW w:w="1239" w:type="dxa"/>
          </w:tcPr>
          <w:p w14:paraId="36CD9E95" w14:textId="78385CC0" w:rsidR="006F6CDC" w:rsidRPr="00E66A9B" w:rsidRDefault="006F6CDC" w:rsidP="006F6CDC">
            <w:pPr>
              <w:spacing w:after="5" w:line="248" w:lineRule="auto"/>
              <w:ind w:firstLine="0"/>
              <w:rPr>
                <w:rFonts w:cs="Arial"/>
              </w:rPr>
            </w:pPr>
            <w:r w:rsidRPr="00C47746">
              <w:t>T.S.2.3.</w:t>
            </w:r>
            <w:r w:rsidR="00D81D27">
              <w:t>6</w:t>
            </w:r>
            <w:r w:rsidRPr="00C47746">
              <w:t>.</w:t>
            </w:r>
          </w:p>
        </w:tc>
        <w:tc>
          <w:tcPr>
            <w:tcW w:w="849" w:type="dxa"/>
          </w:tcPr>
          <w:p w14:paraId="09499C37" w14:textId="7D7804A4" w:rsidR="006F6CDC" w:rsidRPr="00E66A9B" w:rsidRDefault="006F6CDC" w:rsidP="006F6CDC">
            <w:pPr>
              <w:spacing w:after="5" w:line="248" w:lineRule="auto"/>
              <w:ind w:firstLine="0"/>
              <w:rPr>
                <w:rFonts w:cs="Arial"/>
              </w:rPr>
            </w:pPr>
            <w:r w:rsidRPr="00C47746">
              <w:t>m</w:t>
            </w:r>
          </w:p>
        </w:tc>
        <w:tc>
          <w:tcPr>
            <w:tcW w:w="848" w:type="dxa"/>
          </w:tcPr>
          <w:p w14:paraId="67FA948A" w14:textId="028E5C64" w:rsidR="006F6CDC" w:rsidRPr="00E66A9B" w:rsidRDefault="006F6CDC" w:rsidP="006F6CDC">
            <w:pPr>
              <w:spacing w:after="5" w:line="248" w:lineRule="auto"/>
              <w:ind w:firstLine="0"/>
              <w:jc w:val="center"/>
              <w:rPr>
                <w:rFonts w:cs="Arial"/>
              </w:rPr>
            </w:pPr>
            <w:r>
              <w:rPr>
                <w:rFonts w:cs="Arial"/>
              </w:rPr>
              <w:t>130</w:t>
            </w:r>
          </w:p>
        </w:tc>
        <w:tc>
          <w:tcPr>
            <w:tcW w:w="1092" w:type="dxa"/>
          </w:tcPr>
          <w:p w14:paraId="13215292" w14:textId="77777777" w:rsidR="006F6CDC" w:rsidRPr="00E66A9B" w:rsidRDefault="006F6CDC" w:rsidP="006F6CDC">
            <w:pPr>
              <w:spacing w:after="5" w:line="248" w:lineRule="auto"/>
              <w:ind w:firstLine="0"/>
              <w:rPr>
                <w:rFonts w:cs="Arial"/>
              </w:rPr>
            </w:pPr>
          </w:p>
        </w:tc>
      </w:tr>
      <w:tr w:rsidR="0071765E" w:rsidRPr="00E66A9B" w14:paraId="2C64155C" w14:textId="77777777" w:rsidTr="0071765E">
        <w:tc>
          <w:tcPr>
            <w:tcW w:w="1066" w:type="dxa"/>
          </w:tcPr>
          <w:p w14:paraId="05FF7668" w14:textId="64F8354C" w:rsidR="006F6CDC" w:rsidRPr="00E66A9B" w:rsidRDefault="00F90BF9" w:rsidP="006F6CDC">
            <w:pPr>
              <w:spacing w:after="5" w:line="248" w:lineRule="auto"/>
              <w:ind w:firstLine="0"/>
              <w:rPr>
                <w:rFonts w:cs="Arial"/>
              </w:rPr>
            </w:pPr>
            <w:r>
              <w:rPr>
                <w:rFonts w:cs="Arial"/>
              </w:rPr>
              <w:t>21</w:t>
            </w:r>
            <w:r w:rsidR="006F6CDC">
              <w:rPr>
                <w:rFonts w:cs="Arial"/>
              </w:rPr>
              <w:t>.</w:t>
            </w:r>
          </w:p>
        </w:tc>
        <w:tc>
          <w:tcPr>
            <w:tcW w:w="4217" w:type="dxa"/>
          </w:tcPr>
          <w:p w14:paraId="346E327F" w14:textId="10F5158A" w:rsidR="006F6CDC" w:rsidRPr="00E66A9B" w:rsidRDefault="006F6CDC" w:rsidP="006F6CDC">
            <w:pPr>
              <w:spacing w:after="5" w:line="248" w:lineRule="auto"/>
              <w:ind w:firstLine="0"/>
              <w:jc w:val="left"/>
              <w:rPr>
                <w:rFonts w:cs="Arial"/>
              </w:rPr>
            </w:pPr>
            <w:r>
              <w:rPr>
                <w:rFonts w:cs="Arial"/>
              </w:rPr>
              <w:t xml:space="preserve">Plastikinis vamzdis </w:t>
            </w:r>
          </w:p>
        </w:tc>
        <w:tc>
          <w:tcPr>
            <w:tcW w:w="1239" w:type="dxa"/>
          </w:tcPr>
          <w:p w14:paraId="02940D41" w14:textId="18256FDE" w:rsidR="006F6CDC" w:rsidRPr="00E66A9B" w:rsidRDefault="006F6CDC" w:rsidP="006F6CDC">
            <w:pPr>
              <w:spacing w:after="5" w:line="248" w:lineRule="auto"/>
              <w:ind w:firstLine="0"/>
              <w:rPr>
                <w:rFonts w:cs="Arial"/>
              </w:rPr>
            </w:pPr>
            <w:r w:rsidRPr="00C47746">
              <w:t>T.S.2.3.</w:t>
            </w:r>
            <w:r w:rsidR="00D81D27">
              <w:t>7</w:t>
            </w:r>
            <w:r w:rsidRPr="00C47746">
              <w:t>.</w:t>
            </w:r>
          </w:p>
        </w:tc>
        <w:tc>
          <w:tcPr>
            <w:tcW w:w="849" w:type="dxa"/>
          </w:tcPr>
          <w:p w14:paraId="04CD254C" w14:textId="0EEE6664" w:rsidR="006F6CDC" w:rsidRPr="00E66A9B" w:rsidRDefault="006F6CDC" w:rsidP="006F6CDC">
            <w:pPr>
              <w:spacing w:after="5" w:line="248" w:lineRule="auto"/>
              <w:ind w:firstLine="0"/>
              <w:rPr>
                <w:rFonts w:cs="Arial"/>
              </w:rPr>
            </w:pPr>
            <w:r w:rsidRPr="00C47746">
              <w:t>m</w:t>
            </w:r>
          </w:p>
        </w:tc>
        <w:tc>
          <w:tcPr>
            <w:tcW w:w="848" w:type="dxa"/>
          </w:tcPr>
          <w:p w14:paraId="4D1C8E4E" w14:textId="1D64BD78" w:rsidR="006F6CDC" w:rsidRPr="00E66A9B" w:rsidRDefault="006F6CDC" w:rsidP="006F6CDC">
            <w:pPr>
              <w:spacing w:after="5" w:line="248" w:lineRule="auto"/>
              <w:ind w:firstLine="0"/>
              <w:jc w:val="center"/>
              <w:rPr>
                <w:rFonts w:cs="Arial"/>
              </w:rPr>
            </w:pPr>
            <w:r>
              <w:rPr>
                <w:rFonts w:cs="Arial"/>
              </w:rPr>
              <w:t>5000</w:t>
            </w:r>
          </w:p>
        </w:tc>
        <w:tc>
          <w:tcPr>
            <w:tcW w:w="1092" w:type="dxa"/>
          </w:tcPr>
          <w:p w14:paraId="5B8C31EC" w14:textId="77777777" w:rsidR="006F6CDC" w:rsidRPr="00E66A9B" w:rsidRDefault="006F6CDC" w:rsidP="006F6CDC">
            <w:pPr>
              <w:spacing w:after="5" w:line="248" w:lineRule="auto"/>
              <w:ind w:firstLine="0"/>
              <w:rPr>
                <w:rFonts w:cs="Arial"/>
              </w:rPr>
            </w:pPr>
          </w:p>
        </w:tc>
      </w:tr>
      <w:tr w:rsidR="0071765E" w:rsidRPr="00E66A9B" w14:paraId="0F3B178C" w14:textId="77777777" w:rsidTr="0071765E">
        <w:tc>
          <w:tcPr>
            <w:tcW w:w="1066" w:type="dxa"/>
          </w:tcPr>
          <w:p w14:paraId="1549ADCD" w14:textId="7CDDABF5" w:rsidR="006F6CDC" w:rsidRPr="00E66A9B" w:rsidRDefault="00F90BF9" w:rsidP="006F6CDC">
            <w:pPr>
              <w:spacing w:after="5" w:line="248" w:lineRule="auto"/>
              <w:ind w:firstLine="0"/>
              <w:rPr>
                <w:rFonts w:cs="Arial"/>
              </w:rPr>
            </w:pPr>
            <w:r>
              <w:rPr>
                <w:rFonts w:cs="Arial"/>
              </w:rPr>
              <w:t>22</w:t>
            </w:r>
            <w:r w:rsidR="006F6CDC">
              <w:rPr>
                <w:rFonts w:cs="Arial"/>
              </w:rPr>
              <w:t>.</w:t>
            </w:r>
          </w:p>
        </w:tc>
        <w:tc>
          <w:tcPr>
            <w:tcW w:w="4217" w:type="dxa"/>
          </w:tcPr>
          <w:p w14:paraId="469D561B" w14:textId="3E30FF48" w:rsidR="006F6CDC" w:rsidRPr="00E66A9B" w:rsidRDefault="006F6CDC" w:rsidP="006F6CDC">
            <w:pPr>
              <w:spacing w:after="5" w:line="248" w:lineRule="auto"/>
              <w:ind w:firstLine="0"/>
              <w:jc w:val="left"/>
              <w:rPr>
                <w:rFonts w:cs="Arial"/>
              </w:rPr>
            </w:pPr>
            <w:r>
              <w:rPr>
                <w:rFonts w:cs="Arial"/>
              </w:rPr>
              <w:t>Papildomos montažinės medžiagos</w:t>
            </w:r>
          </w:p>
        </w:tc>
        <w:tc>
          <w:tcPr>
            <w:tcW w:w="1239" w:type="dxa"/>
          </w:tcPr>
          <w:p w14:paraId="1CFD3256" w14:textId="3D080B02" w:rsidR="006F6CDC" w:rsidRPr="00E66A9B" w:rsidRDefault="006F6CDC" w:rsidP="006F6CDC">
            <w:pPr>
              <w:spacing w:after="5" w:line="248" w:lineRule="auto"/>
              <w:ind w:firstLine="0"/>
              <w:rPr>
                <w:rFonts w:cs="Arial"/>
              </w:rPr>
            </w:pPr>
            <w:r w:rsidRPr="006F6CDC">
              <w:rPr>
                <w:rFonts w:cs="Arial"/>
              </w:rPr>
              <w:t>T.S.2.3.</w:t>
            </w:r>
            <w:r w:rsidR="00D81D27">
              <w:rPr>
                <w:rFonts w:cs="Arial"/>
              </w:rPr>
              <w:t>8</w:t>
            </w:r>
            <w:r w:rsidRPr="006F6CDC">
              <w:rPr>
                <w:rFonts w:cs="Arial"/>
              </w:rPr>
              <w:t>.</w:t>
            </w:r>
          </w:p>
        </w:tc>
        <w:tc>
          <w:tcPr>
            <w:tcW w:w="849" w:type="dxa"/>
          </w:tcPr>
          <w:p w14:paraId="3880CFA1" w14:textId="0A8D10D7" w:rsidR="006F6CDC" w:rsidRPr="00E66A9B" w:rsidRDefault="006F6CDC" w:rsidP="006F6CDC">
            <w:pPr>
              <w:spacing w:after="5" w:line="248" w:lineRule="auto"/>
              <w:ind w:firstLine="0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kompl</w:t>
            </w:r>
            <w:proofErr w:type="spellEnd"/>
            <w:r>
              <w:rPr>
                <w:rFonts w:cs="Arial"/>
              </w:rPr>
              <w:t>.</w:t>
            </w:r>
          </w:p>
        </w:tc>
        <w:tc>
          <w:tcPr>
            <w:tcW w:w="848" w:type="dxa"/>
          </w:tcPr>
          <w:p w14:paraId="40AA2AC8" w14:textId="60CBBE21" w:rsidR="006F6CDC" w:rsidRPr="00E66A9B" w:rsidRDefault="006F6CDC" w:rsidP="006F6CDC">
            <w:pPr>
              <w:spacing w:after="5" w:line="248" w:lineRule="auto"/>
              <w:ind w:firstLine="0"/>
              <w:jc w:val="center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1092" w:type="dxa"/>
          </w:tcPr>
          <w:p w14:paraId="5B380595" w14:textId="77777777" w:rsidR="006F6CDC" w:rsidRPr="00E66A9B" w:rsidRDefault="006F6CDC" w:rsidP="006F6CDC">
            <w:pPr>
              <w:spacing w:after="5" w:line="248" w:lineRule="auto"/>
              <w:ind w:firstLine="0"/>
              <w:rPr>
                <w:rFonts w:cs="Arial"/>
              </w:rPr>
            </w:pPr>
          </w:p>
        </w:tc>
      </w:tr>
      <w:tr w:rsidR="0071765E" w:rsidRPr="00E66A9B" w14:paraId="02269BE0" w14:textId="77777777" w:rsidTr="0071765E">
        <w:tc>
          <w:tcPr>
            <w:tcW w:w="1066" w:type="dxa"/>
          </w:tcPr>
          <w:p w14:paraId="0174A2B9" w14:textId="45B8AF1B" w:rsidR="006F6CDC" w:rsidRPr="00E66A9B" w:rsidRDefault="006F6CDC" w:rsidP="006F6CDC">
            <w:pPr>
              <w:spacing w:after="5" w:line="248" w:lineRule="auto"/>
              <w:ind w:firstLine="0"/>
              <w:rPr>
                <w:rFonts w:cs="Arial"/>
              </w:rPr>
            </w:pPr>
            <w:r>
              <w:rPr>
                <w:rFonts w:cs="Arial"/>
              </w:rPr>
              <w:t>2</w:t>
            </w:r>
            <w:r w:rsidR="00F90BF9">
              <w:rPr>
                <w:rFonts w:cs="Arial"/>
              </w:rPr>
              <w:t>3</w:t>
            </w:r>
            <w:r>
              <w:rPr>
                <w:rFonts w:cs="Arial"/>
              </w:rPr>
              <w:t>.</w:t>
            </w:r>
          </w:p>
        </w:tc>
        <w:tc>
          <w:tcPr>
            <w:tcW w:w="4217" w:type="dxa"/>
          </w:tcPr>
          <w:p w14:paraId="72935691" w14:textId="66B1E107" w:rsidR="006F6CDC" w:rsidRPr="00E66A9B" w:rsidRDefault="006F6CDC" w:rsidP="006F6CDC">
            <w:pPr>
              <w:spacing w:after="5" w:line="248" w:lineRule="auto"/>
              <w:ind w:firstLine="0"/>
              <w:jc w:val="left"/>
              <w:rPr>
                <w:rFonts w:cs="Arial"/>
              </w:rPr>
            </w:pPr>
            <w:r>
              <w:rPr>
                <w:rFonts w:cs="Arial"/>
              </w:rPr>
              <w:t>Montavimo darbai</w:t>
            </w:r>
          </w:p>
        </w:tc>
        <w:tc>
          <w:tcPr>
            <w:tcW w:w="1239" w:type="dxa"/>
          </w:tcPr>
          <w:p w14:paraId="196CDDD5" w14:textId="6A5D9B7C" w:rsidR="006F6CDC" w:rsidRPr="00E66A9B" w:rsidRDefault="006F6CDC" w:rsidP="006F6CDC">
            <w:pPr>
              <w:spacing w:after="5" w:line="248" w:lineRule="auto"/>
              <w:ind w:firstLine="0"/>
              <w:rPr>
                <w:rFonts w:cs="Arial"/>
              </w:rPr>
            </w:pPr>
            <w:r w:rsidRPr="006F6CDC">
              <w:rPr>
                <w:rFonts w:cs="Arial"/>
              </w:rPr>
              <w:t>T.S.2.</w:t>
            </w:r>
            <w:r>
              <w:rPr>
                <w:rFonts w:cs="Arial"/>
              </w:rPr>
              <w:t>4</w:t>
            </w:r>
            <w:r w:rsidRPr="006F6CDC">
              <w:rPr>
                <w:rFonts w:cs="Arial"/>
              </w:rPr>
              <w:t>.</w:t>
            </w:r>
          </w:p>
        </w:tc>
        <w:tc>
          <w:tcPr>
            <w:tcW w:w="849" w:type="dxa"/>
          </w:tcPr>
          <w:p w14:paraId="0086FBA4" w14:textId="6B2CB857" w:rsidR="006F6CDC" w:rsidRPr="00E66A9B" w:rsidRDefault="006F6CDC" w:rsidP="006F6CDC">
            <w:pPr>
              <w:spacing w:after="5" w:line="248" w:lineRule="auto"/>
              <w:ind w:firstLine="0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kompl</w:t>
            </w:r>
            <w:proofErr w:type="spellEnd"/>
            <w:r>
              <w:rPr>
                <w:rFonts w:cs="Arial"/>
              </w:rPr>
              <w:t>.</w:t>
            </w:r>
          </w:p>
        </w:tc>
        <w:tc>
          <w:tcPr>
            <w:tcW w:w="848" w:type="dxa"/>
          </w:tcPr>
          <w:p w14:paraId="55706C16" w14:textId="2DA8C1E4" w:rsidR="006F6CDC" w:rsidRPr="00E66A9B" w:rsidRDefault="006F6CDC" w:rsidP="006F6CDC">
            <w:pPr>
              <w:spacing w:after="5" w:line="248" w:lineRule="auto"/>
              <w:ind w:firstLine="0"/>
              <w:jc w:val="center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1092" w:type="dxa"/>
          </w:tcPr>
          <w:p w14:paraId="54EF79F5" w14:textId="77777777" w:rsidR="006F6CDC" w:rsidRPr="00E66A9B" w:rsidRDefault="006F6CDC" w:rsidP="006F6CDC">
            <w:pPr>
              <w:spacing w:after="5" w:line="248" w:lineRule="auto"/>
              <w:ind w:firstLine="0"/>
              <w:rPr>
                <w:rFonts w:cs="Arial"/>
              </w:rPr>
            </w:pPr>
          </w:p>
        </w:tc>
      </w:tr>
      <w:tr w:rsidR="00FE69CD" w:rsidRPr="00E66A9B" w14:paraId="7AC7EEF2" w14:textId="77777777" w:rsidTr="00E66A9B">
        <w:tc>
          <w:tcPr>
            <w:tcW w:w="9311" w:type="dxa"/>
            <w:gridSpan w:val="6"/>
          </w:tcPr>
          <w:p w14:paraId="77BF23A8" w14:textId="20AADC48" w:rsidR="00FE69CD" w:rsidRPr="006F6CDC" w:rsidRDefault="00FE69CD" w:rsidP="00E66A9B">
            <w:pPr>
              <w:spacing w:after="5" w:line="248" w:lineRule="auto"/>
              <w:ind w:firstLine="0"/>
              <w:rPr>
                <w:rFonts w:cs="Arial"/>
                <w:b/>
                <w:bCs/>
                <w:szCs w:val="20"/>
              </w:rPr>
            </w:pPr>
            <w:r w:rsidRPr="00E66A9B">
              <w:rPr>
                <w:rFonts w:eastAsia="Arial" w:cs="Arial"/>
                <w:b/>
                <w:color w:val="000000"/>
                <w:kern w:val="2"/>
                <w:sz w:val="24"/>
                <w:lang w:eastAsia="lt-LT"/>
                <w14:ligatures w14:val="standardContextual"/>
              </w:rPr>
              <w:tab/>
            </w:r>
            <w:r w:rsidR="00C22B12" w:rsidRPr="006F6CDC">
              <w:rPr>
                <w:rFonts w:eastAsia="Calibri" w:cs="Arial"/>
                <w:b/>
                <w:bCs/>
                <w:color w:val="000000"/>
                <w:kern w:val="2"/>
                <w:szCs w:val="20"/>
                <w:lang w:eastAsia="lt-LT"/>
                <w14:ligatures w14:val="standardContextual"/>
              </w:rPr>
              <w:t>EVAKUACINIO ĮGARSINIMO SISTEMA</w:t>
            </w:r>
            <w:r w:rsidRPr="006F6CDC">
              <w:rPr>
                <w:rFonts w:eastAsia="Calibri" w:cs="Arial"/>
                <w:b/>
                <w:bCs/>
                <w:color w:val="000000"/>
                <w:kern w:val="2"/>
                <w:szCs w:val="20"/>
                <w:lang w:eastAsia="lt-LT"/>
                <w14:ligatures w14:val="standardContextual"/>
              </w:rPr>
              <w:t xml:space="preserve"> </w:t>
            </w:r>
          </w:p>
        </w:tc>
      </w:tr>
      <w:tr w:rsidR="006F6CDC" w:rsidRPr="00E66A9B" w14:paraId="600137C7" w14:textId="77777777" w:rsidTr="0071765E">
        <w:tc>
          <w:tcPr>
            <w:tcW w:w="1066" w:type="dxa"/>
          </w:tcPr>
          <w:p w14:paraId="26614D1B" w14:textId="5AD63D55" w:rsidR="006F6CDC" w:rsidRPr="00E66A9B" w:rsidRDefault="006F6CDC" w:rsidP="006F6CDC">
            <w:pPr>
              <w:spacing w:after="5" w:line="248" w:lineRule="auto"/>
              <w:ind w:firstLine="0"/>
              <w:rPr>
                <w:rFonts w:cs="Arial"/>
              </w:rPr>
            </w:pPr>
            <w:r>
              <w:rPr>
                <w:rFonts w:cs="Arial"/>
              </w:rPr>
              <w:t>1</w:t>
            </w:r>
            <w:r w:rsidRPr="00E66A9B">
              <w:rPr>
                <w:rFonts w:cs="Arial"/>
              </w:rPr>
              <w:t>.</w:t>
            </w:r>
          </w:p>
        </w:tc>
        <w:tc>
          <w:tcPr>
            <w:tcW w:w="4217" w:type="dxa"/>
          </w:tcPr>
          <w:p w14:paraId="7DD7BD87" w14:textId="0553CE49" w:rsidR="006F6CDC" w:rsidRPr="00E66A9B" w:rsidRDefault="006F6CDC" w:rsidP="006F6CDC">
            <w:pPr>
              <w:spacing w:after="5" w:line="248" w:lineRule="auto"/>
              <w:ind w:firstLine="0"/>
              <w:jc w:val="left"/>
              <w:rPr>
                <w:rFonts w:cs="Arial"/>
              </w:rPr>
            </w:pPr>
            <w:r w:rsidRPr="006F6CDC">
              <w:rPr>
                <w:rFonts w:cs="Arial"/>
              </w:rPr>
              <w:t>Pavojaus valdymo sistema PACE-Design arba analogiška</w:t>
            </w:r>
          </w:p>
        </w:tc>
        <w:tc>
          <w:tcPr>
            <w:tcW w:w="1239" w:type="dxa"/>
          </w:tcPr>
          <w:p w14:paraId="588ED123" w14:textId="15FC0381" w:rsidR="006F6CDC" w:rsidRPr="00E66A9B" w:rsidRDefault="006F6CDC" w:rsidP="006F6CDC">
            <w:pPr>
              <w:spacing w:after="5" w:line="248" w:lineRule="auto"/>
              <w:ind w:firstLine="0"/>
              <w:rPr>
                <w:rFonts w:cs="Arial"/>
              </w:rPr>
            </w:pPr>
            <w:r w:rsidRPr="006F6CDC">
              <w:rPr>
                <w:rFonts w:cs="Arial"/>
              </w:rPr>
              <w:t>T.S.2.</w:t>
            </w:r>
            <w:r>
              <w:rPr>
                <w:rFonts w:cs="Arial"/>
              </w:rPr>
              <w:t>2</w:t>
            </w:r>
            <w:r w:rsidRPr="006F6CDC">
              <w:rPr>
                <w:rFonts w:cs="Arial"/>
              </w:rPr>
              <w:t>.1</w:t>
            </w:r>
            <w:r w:rsidR="0071765E">
              <w:rPr>
                <w:rFonts w:cs="Arial"/>
              </w:rPr>
              <w:t>.</w:t>
            </w:r>
          </w:p>
        </w:tc>
        <w:tc>
          <w:tcPr>
            <w:tcW w:w="849" w:type="dxa"/>
          </w:tcPr>
          <w:p w14:paraId="79FA1789" w14:textId="3B93D03B" w:rsidR="006F6CDC" w:rsidRPr="00E66A9B" w:rsidRDefault="006F6CDC" w:rsidP="006F6CDC">
            <w:pPr>
              <w:spacing w:after="5" w:line="248" w:lineRule="auto"/>
              <w:ind w:firstLine="0"/>
              <w:rPr>
                <w:rFonts w:cs="Arial"/>
              </w:rPr>
            </w:pPr>
            <w:r w:rsidRPr="00E66A9B">
              <w:rPr>
                <w:rFonts w:cs="Arial"/>
              </w:rPr>
              <w:t>vnt.</w:t>
            </w:r>
          </w:p>
        </w:tc>
        <w:tc>
          <w:tcPr>
            <w:tcW w:w="848" w:type="dxa"/>
          </w:tcPr>
          <w:p w14:paraId="0A65CB39" w14:textId="42E56034" w:rsidR="006F6CDC" w:rsidRPr="00E66A9B" w:rsidRDefault="006F6CDC" w:rsidP="006F6CDC">
            <w:pPr>
              <w:spacing w:after="5" w:line="248" w:lineRule="auto"/>
              <w:ind w:firstLine="0"/>
              <w:jc w:val="center"/>
              <w:rPr>
                <w:rFonts w:cs="Arial"/>
              </w:rPr>
            </w:pPr>
            <w:r w:rsidRPr="00E66A9B">
              <w:rPr>
                <w:rFonts w:cs="Arial"/>
              </w:rPr>
              <w:t>1</w:t>
            </w:r>
          </w:p>
        </w:tc>
        <w:tc>
          <w:tcPr>
            <w:tcW w:w="1092" w:type="dxa"/>
          </w:tcPr>
          <w:p w14:paraId="7E320546" w14:textId="77777777" w:rsidR="006F6CDC" w:rsidRPr="00E66A9B" w:rsidRDefault="006F6CDC" w:rsidP="006F6CDC">
            <w:pPr>
              <w:spacing w:after="5" w:line="248" w:lineRule="auto"/>
              <w:ind w:firstLine="0"/>
              <w:rPr>
                <w:rFonts w:cs="Arial"/>
              </w:rPr>
            </w:pPr>
          </w:p>
        </w:tc>
      </w:tr>
      <w:tr w:rsidR="00E66A9B" w:rsidRPr="00E66A9B" w14:paraId="2EAA36A1" w14:textId="77777777" w:rsidTr="0071765E">
        <w:tc>
          <w:tcPr>
            <w:tcW w:w="1066" w:type="dxa"/>
          </w:tcPr>
          <w:p w14:paraId="0F6E9B3D" w14:textId="30560990" w:rsidR="00FE69CD" w:rsidRPr="00E66A9B" w:rsidRDefault="006F6CDC" w:rsidP="00E66A9B">
            <w:pPr>
              <w:spacing w:after="5" w:line="248" w:lineRule="auto"/>
              <w:ind w:firstLine="0"/>
              <w:rPr>
                <w:rFonts w:cs="Arial"/>
              </w:rPr>
            </w:pPr>
            <w:r>
              <w:rPr>
                <w:rFonts w:cs="Arial"/>
              </w:rPr>
              <w:t>2</w:t>
            </w:r>
            <w:r w:rsidR="00FE69CD" w:rsidRPr="00E66A9B">
              <w:rPr>
                <w:rFonts w:cs="Arial"/>
              </w:rPr>
              <w:t>.</w:t>
            </w:r>
          </w:p>
        </w:tc>
        <w:tc>
          <w:tcPr>
            <w:tcW w:w="4217" w:type="dxa"/>
          </w:tcPr>
          <w:p w14:paraId="214626DD" w14:textId="1396AB19" w:rsidR="00FE69CD" w:rsidRPr="00E66A9B" w:rsidRDefault="006F6CDC" w:rsidP="00E66A9B">
            <w:pPr>
              <w:spacing w:after="5" w:line="248" w:lineRule="auto"/>
              <w:ind w:firstLine="0"/>
              <w:jc w:val="left"/>
              <w:rPr>
                <w:rFonts w:cs="Arial"/>
              </w:rPr>
            </w:pPr>
            <w:r w:rsidRPr="006F6CDC">
              <w:rPr>
                <w:rFonts w:cs="Arial"/>
              </w:rPr>
              <w:t>Valdymo matrica PC2003 arba analogiška</w:t>
            </w:r>
          </w:p>
        </w:tc>
        <w:tc>
          <w:tcPr>
            <w:tcW w:w="1239" w:type="dxa"/>
          </w:tcPr>
          <w:p w14:paraId="1B4DAC80" w14:textId="022E9EEA" w:rsidR="00FE69CD" w:rsidRPr="00E66A9B" w:rsidRDefault="006F6CDC" w:rsidP="00E66A9B">
            <w:pPr>
              <w:spacing w:after="5" w:line="248" w:lineRule="auto"/>
              <w:ind w:firstLine="0"/>
              <w:rPr>
                <w:rFonts w:cs="Arial"/>
              </w:rPr>
            </w:pPr>
            <w:r w:rsidRPr="006F6CDC">
              <w:rPr>
                <w:rFonts w:cs="Arial"/>
              </w:rPr>
              <w:t>T.S.2.2.</w:t>
            </w:r>
            <w:r>
              <w:rPr>
                <w:rFonts w:cs="Arial"/>
              </w:rPr>
              <w:t>2</w:t>
            </w:r>
            <w:r w:rsidR="0071765E">
              <w:rPr>
                <w:rFonts w:cs="Arial"/>
              </w:rPr>
              <w:t>.</w:t>
            </w:r>
          </w:p>
        </w:tc>
        <w:tc>
          <w:tcPr>
            <w:tcW w:w="849" w:type="dxa"/>
          </w:tcPr>
          <w:p w14:paraId="0DDF7788" w14:textId="67E810E3" w:rsidR="00FE69CD" w:rsidRPr="00E66A9B" w:rsidRDefault="0071765E" w:rsidP="00E66A9B">
            <w:pPr>
              <w:spacing w:after="5" w:line="248" w:lineRule="auto"/>
              <w:ind w:firstLine="0"/>
              <w:rPr>
                <w:rFonts w:cs="Arial"/>
              </w:rPr>
            </w:pPr>
            <w:r w:rsidRPr="0071765E">
              <w:rPr>
                <w:rFonts w:cs="Arial"/>
              </w:rPr>
              <w:t>vnt.</w:t>
            </w:r>
          </w:p>
        </w:tc>
        <w:tc>
          <w:tcPr>
            <w:tcW w:w="848" w:type="dxa"/>
          </w:tcPr>
          <w:p w14:paraId="50F94564" w14:textId="51AF75A3" w:rsidR="00FE69CD" w:rsidRPr="00E66A9B" w:rsidRDefault="00C47B2A" w:rsidP="00E66A9B">
            <w:pPr>
              <w:spacing w:after="5" w:line="248" w:lineRule="auto"/>
              <w:ind w:firstLine="0"/>
              <w:jc w:val="center"/>
              <w:rPr>
                <w:rFonts w:cs="Arial"/>
              </w:rPr>
            </w:pPr>
            <w:r w:rsidRPr="00704298">
              <w:rPr>
                <w:rFonts w:cs="Arial"/>
              </w:rPr>
              <w:t>7</w:t>
            </w:r>
          </w:p>
        </w:tc>
        <w:tc>
          <w:tcPr>
            <w:tcW w:w="1092" w:type="dxa"/>
          </w:tcPr>
          <w:p w14:paraId="05E7F4E2" w14:textId="77777777" w:rsidR="00FE69CD" w:rsidRPr="00E66A9B" w:rsidRDefault="00FE69CD" w:rsidP="00E66A9B">
            <w:pPr>
              <w:spacing w:after="5" w:line="248" w:lineRule="auto"/>
              <w:ind w:firstLine="0"/>
              <w:rPr>
                <w:rFonts w:cs="Arial"/>
              </w:rPr>
            </w:pPr>
          </w:p>
        </w:tc>
      </w:tr>
      <w:tr w:rsidR="0071765E" w:rsidRPr="00E66A9B" w14:paraId="5ADBF259" w14:textId="77777777" w:rsidTr="0071765E">
        <w:tc>
          <w:tcPr>
            <w:tcW w:w="1066" w:type="dxa"/>
          </w:tcPr>
          <w:p w14:paraId="14FE8776" w14:textId="7B94C641" w:rsidR="0071765E" w:rsidRPr="00E66A9B" w:rsidRDefault="0071765E" w:rsidP="0071765E">
            <w:pPr>
              <w:spacing w:after="5" w:line="248" w:lineRule="auto"/>
              <w:ind w:firstLine="0"/>
              <w:rPr>
                <w:rFonts w:cs="Arial"/>
              </w:rPr>
            </w:pPr>
            <w:r>
              <w:rPr>
                <w:rFonts w:cs="Arial"/>
              </w:rPr>
              <w:t>3</w:t>
            </w:r>
            <w:r w:rsidRPr="00E66A9B">
              <w:rPr>
                <w:rFonts w:cs="Arial"/>
              </w:rPr>
              <w:t>.</w:t>
            </w:r>
          </w:p>
        </w:tc>
        <w:tc>
          <w:tcPr>
            <w:tcW w:w="4217" w:type="dxa"/>
          </w:tcPr>
          <w:p w14:paraId="039F6E3F" w14:textId="18485E5C" w:rsidR="0071765E" w:rsidRPr="00E66A9B" w:rsidRDefault="0071765E" w:rsidP="0071765E">
            <w:pPr>
              <w:spacing w:after="5" w:line="248" w:lineRule="auto"/>
              <w:ind w:firstLine="0"/>
              <w:jc w:val="left"/>
              <w:rPr>
                <w:rFonts w:cs="Arial"/>
              </w:rPr>
            </w:pPr>
            <w:r w:rsidRPr="0071765E">
              <w:rPr>
                <w:rFonts w:cs="Arial"/>
              </w:rPr>
              <w:t>Įėjimų/išėjimų modulis FDCIO221 arba analogiškas</w:t>
            </w:r>
          </w:p>
        </w:tc>
        <w:tc>
          <w:tcPr>
            <w:tcW w:w="1239" w:type="dxa"/>
          </w:tcPr>
          <w:p w14:paraId="16551917" w14:textId="7F2267BF" w:rsidR="0071765E" w:rsidRPr="00E66A9B" w:rsidRDefault="0071765E" w:rsidP="0071765E">
            <w:pPr>
              <w:spacing w:after="5" w:line="248" w:lineRule="auto"/>
              <w:ind w:firstLine="0"/>
              <w:rPr>
                <w:rFonts w:cs="Arial"/>
              </w:rPr>
            </w:pPr>
            <w:r w:rsidRPr="006F6CDC">
              <w:rPr>
                <w:rFonts w:cs="Arial"/>
              </w:rPr>
              <w:t>T.S.2.2.</w:t>
            </w:r>
            <w:r>
              <w:rPr>
                <w:rFonts w:cs="Arial"/>
              </w:rPr>
              <w:t>3.</w:t>
            </w:r>
          </w:p>
        </w:tc>
        <w:tc>
          <w:tcPr>
            <w:tcW w:w="849" w:type="dxa"/>
          </w:tcPr>
          <w:p w14:paraId="59B055A7" w14:textId="7F4F81A8" w:rsidR="0071765E" w:rsidRPr="00E66A9B" w:rsidRDefault="0071765E" w:rsidP="0071765E">
            <w:pPr>
              <w:spacing w:after="5" w:line="248" w:lineRule="auto"/>
              <w:ind w:firstLine="0"/>
              <w:rPr>
                <w:rFonts w:cs="Arial"/>
              </w:rPr>
            </w:pPr>
            <w:r w:rsidRPr="0071765E">
              <w:rPr>
                <w:rFonts w:cs="Arial"/>
              </w:rPr>
              <w:t>vnt.</w:t>
            </w:r>
          </w:p>
        </w:tc>
        <w:tc>
          <w:tcPr>
            <w:tcW w:w="848" w:type="dxa"/>
          </w:tcPr>
          <w:p w14:paraId="5CD2E0C0" w14:textId="78CD6FC3" w:rsidR="0071765E" w:rsidRPr="00E66A9B" w:rsidRDefault="0071765E" w:rsidP="0071765E">
            <w:pPr>
              <w:spacing w:after="5" w:line="248" w:lineRule="auto"/>
              <w:ind w:firstLine="0"/>
              <w:jc w:val="center"/>
              <w:rPr>
                <w:rFonts w:cs="Arial"/>
              </w:rPr>
            </w:pPr>
            <w:r>
              <w:rPr>
                <w:rFonts w:cs="Arial"/>
              </w:rPr>
              <w:t>4</w:t>
            </w:r>
          </w:p>
        </w:tc>
        <w:tc>
          <w:tcPr>
            <w:tcW w:w="1092" w:type="dxa"/>
          </w:tcPr>
          <w:p w14:paraId="210513F9" w14:textId="77777777" w:rsidR="0071765E" w:rsidRPr="00E66A9B" w:rsidRDefault="0071765E" w:rsidP="0071765E">
            <w:pPr>
              <w:spacing w:after="5" w:line="248" w:lineRule="auto"/>
              <w:ind w:firstLine="0"/>
              <w:rPr>
                <w:rFonts w:cs="Arial"/>
              </w:rPr>
            </w:pPr>
          </w:p>
        </w:tc>
      </w:tr>
      <w:tr w:rsidR="0071765E" w:rsidRPr="00E66A9B" w14:paraId="32465D0E" w14:textId="77777777" w:rsidTr="0071765E">
        <w:tc>
          <w:tcPr>
            <w:tcW w:w="1066" w:type="dxa"/>
          </w:tcPr>
          <w:p w14:paraId="7908C072" w14:textId="1C76B1D7" w:rsidR="0071765E" w:rsidRPr="00E66A9B" w:rsidRDefault="0071765E" w:rsidP="0071765E">
            <w:pPr>
              <w:spacing w:after="5" w:line="248" w:lineRule="auto"/>
              <w:ind w:firstLine="0"/>
              <w:rPr>
                <w:rFonts w:cs="Arial"/>
              </w:rPr>
            </w:pPr>
            <w:r>
              <w:rPr>
                <w:rFonts w:cs="Arial"/>
              </w:rPr>
              <w:t>4</w:t>
            </w:r>
            <w:r w:rsidRPr="00E66A9B">
              <w:rPr>
                <w:rFonts w:cs="Arial"/>
              </w:rPr>
              <w:t>.</w:t>
            </w:r>
          </w:p>
        </w:tc>
        <w:tc>
          <w:tcPr>
            <w:tcW w:w="4217" w:type="dxa"/>
          </w:tcPr>
          <w:p w14:paraId="5FCBE14E" w14:textId="35E3C570" w:rsidR="0071765E" w:rsidRPr="00E66A9B" w:rsidRDefault="0071765E" w:rsidP="0071765E">
            <w:pPr>
              <w:spacing w:after="5" w:line="248" w:lineRule="auto"/>
              <w:ind w:firstLine="0"/>
              <w:jc w:val="left"/>
              <w:rPr>
                <w:rFonts w:cs="Arial"/>
              </w:rPr>
            </w:pPr>
            <w:r w:rsidRPr="0071765E">
              <w:rPr>
                <w:rFonts w:cs="Arial"/>
              </w:rPr>
              <w:t>Įėjimų/išėjimų modulis FDCIO222 arba analogiškas</w:t>
            </w:r>
          </w:p>
        </w:tc>
        <w:tc>
          <w:tcPr>
            <w:tcW w:w="1239" w:type="dxa"/>
          </w:tcPr>
          <w:p w14:paraId="2B8F4BF9" w14:textId="1E3EEBE7" w:rsidR="0071765E" w:rsidRPr="00E66A9B" w:rsidRDefault="0071765E" w:rsidP="0071765E">
            <w:pPr>
              <w:spacing w:after="5" w:line="248" w:lineRule="auto"/>
              <w:ind w:firstLine="0"/>
              <w:rPr>
                <w:rFonts w:cs="Arial"/>
              </w:rPr>
            </w:pPr>
            <w:r w:rsidRPr="006F6CDC">
              <w:rPr>
                <w:rFonts w:cs="Arial"/>
              </w:rPr>
              <w:t>T.S.2.2.</w:t>
            </w:r>
            <w:r>
              <w:rPr>
                <w:rFonts w:cs="Arial"/>
              </w:rPr>
              <w:t>4.</w:t>
            </w:r>
          </w:p>
        </w:tc>
        <w:tc>
          <w:tcPr>
            <w:tcW w:w="849" w:type="dxa"/>
          </w:tcPr>
          <w:p w14:paraId="336252BE" w14:textId="08C1E114" w:rsidR="0071765E" w:rsidRPr="00E66A9B" w:rsidRDefault="0071765E" w:rsidP="0071765E">
            <w:pPr>
              <w:spacing w:after="5" w:line="248" w:lineRule="auto"/>
              <w:ind w:firstLine="0"/>
              <w:rPr>
                <w:rFonts w:cs="Arial"/>
              </w:rPr>
            </w:pPr>
            <w:r w:rsidRPr="0071765E">
              <w:rPr>
                <w:rFonts w:cs="Arial"/>
              </w:rPr>
              <w:t>vnt.</w:t>
            </w:r>
          </w:p>
        </w:tc>
        <w:tc>
          <w:tcPr>
            <w:tcW w:w="848" w:type="dxa"/>
          </w:tcPr>
          <w:p w14:paraId="5E0D2135" w14:textId="19DCD8E9" w:rsidR="0071765E" w:rsidRPr="00E66A9B" w:rsidRDefault="0071765E" w:rsidP="0071765E">
            <w:pPr>
              <w:spacing w:after="5" w:line="248" w:lineRule="auto"/>
              <w:ind w:firstLine="0"/>
              <w:jc w:val="center"/>
              <w:rPr>
                <w:rFonts w:cs="Arial"/>
              </w:rPr>
            </w:pPr>
            <w:r>
              <w:rPr>
                <w:rFonts w:cs="Arial"/>
              </w:rPr>
              <w:t>4</w:t>
            </w:r>
          </w:p>
        </w:tc>
        <w:tc>
          <w:tcPr>
            <w:tcW w:w="1092" w:type="dxa"/>
          </w:tcPr>
          <w:p w14:paraId="38BFD475" w14:textId="77777777" w:rsidR="0071765E" w:rsidRPr="00E66A9B" w:rsidRDefault="0071765E" w:rsidP="0071765E">
            <w:pPr>
              <w:spacing w:after="5" w:line="248" w:lineRule="auto"/>
              <w:ind w:firstLine="0"/>
              <w:rPr>
                <w:rFonts w:cs="Arial"/>
              </w:rPr>
            </w:pPr>
          </w:p>
        </w:tc>
      </w:tr>
      <w:tr w:rsidR="0071765E" w:rsidRPr="00E66A9B" w14:paraId="198C3D41" w14:textId="77777777" w:rsidTr="0071765E">
        <w:tc>
          <w:tcPr>
            <w:tcW w:w="1066" w:type="dxa"/>
          </w:tcPr>
          <w:p w14:paraId="49FA90E4" w14:textId="53B695CC" w:rsidR="0071765E" w:rsidRPr="00E66A9B" w:rsidRDefault="0071765E" w:rsidP="0071765E">
            <w:pPr>
              <w:spacing w:after="5" w:line="248" w:lineRule="auto"/>
              <w:ind w:firstLine="0"/>
              <w:rPr>
                <w:rFonts w:cs="Arial"/>
              </w:rPr>
            </w:pPr>
            <w:r>
              <w:rPr>
                <w:rFonts w:cs="Arial"/>
              </w:rPr>
              <w:t>5</w:t>
            </w:r>
            <w:r w:rsidRPr="00E66A9B">
              <w:rPr>
                <w:rFonts w:cs="Arial"/>
              </w:rPr>
              <w:t>.</w:t>
            </w:r>
          </w:p>
        </w:tc>
        <w:tc>
          <w:tcPr>
            <w:tcW w:w="4217" w:type="dxa"/>
          </w:tcPr>
          <w:p w14:paraId="2C9567DA" w14:textId="47918DE3" w:rsidR="0071765E" w:rsidRPr="00E66A9B" w:rsidRDefault="0071765E" w:rsidP="0071765E">
            <w:pPr>
              <w:spacing w:after="5" w:line="248" w:lineRule="auto"/>
              <w:ind w:firstLine="0"/>
              <w:jc w:val="left"/>
              <w:rPr>
                <w:rFonts w:cs="Arial"/>
              </w:rPr>
            </w:pPr>
            <w:r w:rsidRPr="0071765E">
              <w:rPr>
                <w:rFonts w:cs="Arial"/>
              </w:rPr>
              <w:t>Valdymo pultas su mikrofonu PT2001-A1 arba analogiškas</w:t>
            </w:r>
          </w:p>
        </w:tc>
        <w:tc>
          <w:tcPr>
            <w:tcW w:w="1239" w:type="dxa"/>
          </w:tcPr>
          <w:p w14:paraId="7ABDD4AF" w14:textId="1670971C" w:rsidR="0071765E" w:rsidRPr="00E66A9B" w:rsidRDefault="0071765E" w:rsidP="0071765E">
            <w:pPr>
              <w:spacing w:after="5" w:line="248" w:lineRule="auto"/>
              <w:ind w:firstLine="0"/>
              <w:rPr>
                <w:rFonts w:cs="Arial"/>
              </w:rPr>
            </w:pPr>
            <w:r w:rsidRPr="006F6CDC">
              <w:rPr>
                <w:rFonts w:cs="Arial"/>
              </w:rPr>
              <w:t>T.S.2.2.</w:t>
            </w:r>
            <w:r>
              <w:rPr>
                <w:rFonts w:cs="Arial"/>
              </w:rPr>
              <w:t>5.</w:t>
            </w:r>
          </w:p>
        </w:tc>
        <w:tc>
          <w:tcPr>
            <w:tcW w:w="849" w:type="dxa"/>
          </w:tcPr>
          <w:p w14:paraId="5F952A25" w14:textId="6E8135D8" w:rsidR="0071765E" w:rsidRPr="00E66A9B" w:rsidRDefault="0071765E" w:rsidP="0071765E">
            <w:pPr>
              <w:spacing w:after="5" w:line="248" w:lineRule="auto"/>
              <w:ind w:firstLine="0"/>
              <w:rPr>
                <w:rFonts w:cs="Arial"/>
              </w:rPr>
            </w:pPr>
            <w:r w:rsidRPr="0071765E">
              <w:rPr>
                <w:rFonts w:cs="Arial"/>
              </w:rPr>
              <w:t>vnt.</w:t>
            </w:r>
          </w:p>
        </w:tc>
        <w:tc>
          <w:tcPr>
            <w:tcW w:w="848" w:type="dxa"/>
          </w:tcPr>
          <w:p w14:paraId="787EAEEC" w14:textId="7F8BCC4A" w:rsidR="0071765E" w:rsidRPr="00E66A9B" w:rsidRDefault="0071765E" w:rsidP="0071765E">
            <w:pPr>
              <w:spacing w:after="5" w:line="248" w:lineRule="auto"/>
              <w:ind w:firstLine="0"/>
              <w:jc w:val="center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1092" w:type="dxa"/>
          </w:tcPr>
          <w:p w14:paraId="2F0979A3" w14:textId="77777777" w:rsidR="0071765E" w:rsidRPr="00E66A9B" w:rsidRDefault="0071765E" w:rsidP="0071765E">
            <w:pPr>
              <w:spacing w:after="5" w:line="248" w:lineRule="auto"/>
              <w:ind w:firstLine="0"/>
              <w:rPr>
                <w:rFonts w:cs="Arial"/>
              </w:rPr>
            </w:pPr>
          </w:p>
        </w:tc>
      </w:tr>
      <w:tr w:rsidR="0071765E" w:rsidRPr="00E66A9B" w14:paraId="599F87D8" w14:textId="77777777" w:rsidTr="0071765E">
        <w:tc>
          <w:tcPr>
            <w:tcW w:w="1066" w:type="dxa"/>
          </w:tcPr>
          <w:p w14:paraId="7A306341" w14:textId="0C8CAD66" w:rsidR="0071765E" w:rsidRPr="00E66A9B" w:rsidRDefault="0071765E" w:rsidP="0071765E">
            <w:pPr>
              <w:spacing w:after="5" w:line="248" w:lineRule="auto"/>
              <w:ind w:firstLine="0"/>
              <w:rPr>
                <w:rFonts w:cs="Arial"/>
              </w:rPr>
            </w:pPr>
            <w:r>
              <w:rPr>
                <w:rFonts w:cs="Arial"/>
              </w:rPr>
              <w:t>6</w:t>
            </w:r>
            <w:r w:rsidRPr="00E66A9B">
              <w:rPr>
                <w:rFonts w:cs="Arial"/>
              </w:rPr>
              <w:t>.</w:t>
            </w:r>
          </w:p>
        </w:tc>
        <w:tc>
          <w:tcPr>
            <w:tcW w:w="4217" w:type="dxa"/>
          </w:tcPr>
          <w:p w14:paraId="2D5CBD22" w14:textId="19B1A986" w:rsidR="0071765E" w:rsidRPr="00E66A9B" w:rsidRDefault="0071765E" w:rsidP="0071765E">
            <w:pPr>
              <w:spacing w:after="5" w:line="248" w:lineRule="auto"/>
              <w:ind w:firstLine="0"/>
              <w:jc w:val="left"/>
              <w:rPr>
                <w:rFonts w:cs="Arial"/>
              </w:rPr>
            </w:pPr>
            <w:r w:rsidRPr="0071765E">
              <w:rPr>
                <w:rFonts w:cs="Arial"/>
              </w:rPr>
              <w:t>Kilpos izoliatorius PCA2005-A1 arba analogiškas</w:t>
            </w:r>
          </w:p>
        </w:tc>
        <w:tc>
          <w:tcPr>
            <w:tcW w:w="1239" w:type="dxa"/>
          </w:tcPr>
          <w:p w14:paraId="59D09964" w14:textId="6A8E462C" w:rsidR="0071765E" w:rsidRPr="00E66A9B" w:rsidRDefault="0071765E" w:rsidP="0071765E">
            <w:pPr>
              <w:spacing w:after="5" w:line="248" w:lineRule="auto"/>
              <w:ind w:firstLine="0"/>
              <w:rPr>
                <w:rFonts w:cs="Arial"/>
              </w:rPr>
            </w:pPr>
            <w:r w:rsidRPr="006F6CDC">
              <w:rPr>
                <w:rFonts w:cs="Arial"/>
              </w:rPr>
              <w:t>T.S.2.2.</w:t>
            </w:r>
            <w:r>
              <w:rPr>
                <w:rFonts w:cs="Arial"/>
              </w:rPr>
              <w:t>6.</w:t>
            </w:r>
          </w:p>
        </w:tc>
        <w:tc>
          <w:tcPr>
            <w:tcW w:w="849" w:type="dxa"/>
          </w:tcPr>
          <w:p w14:paraId="32997B94" w14:textId="074B7BD1" w:rsidR="0071765E" w:rsidRPr="00E66A9B" w:rsidRDefault="0071765E" w:rsidP="0071765E">
            <w:pPr>
              <w:spacing w:after="5" w:line="248" w:lineRule="auto"/>
              <w:ind w:firstLine="0"/>
              <w:rPr>
                <w:rFonts w:cs="Arial"/>
              </w:rPr>
            </w:pPr>
            <w:r w:rsidRPr="0071765E">
              <w:rPr>
                <w:rFonts w:cs="Arial"/>
              </w:rPr>
              <w:t>vnt.</w:t>
            </w:r>
          </w:p>
        </w:tc>
        <w:tc>
          <w:tcPr>
            <w:tcW w:w="848" w:type="dxa"/>
          </w:tcPr>
          <w:p w14:paraId="4526A5F8" w14:textId="7F620FCC" w:rsidR="0071765E" w:rsidRPr="00E66A9B" w:rsidRDefault="0071765E" w:rsidP="0071765E">
            <w:pPr>
              <w:spacing w:after="5" w:line="248" w:lineRule="auto"/>
              <w:ind w:firstLine="0"/>
              <w:jc w:val="center"/>
              <w:rPr>
                <w:rFonts w:cs="Arial"/>
              </w:rPr>
            </w:pPr>
            <w:r>
              <w:rPr>
                <w:rFonts w:cs="Arial"/>
              </w:rPr>
              <w:t>19</w:t>
            </w:r>
          </w:p>
        </w:tc>
        <w:tc>
          <w:tcPr>
            <w:tcW w:w="1092" w:type="dxa"/>
          </w:tcPr>
          <w:p w14:paraId="76BA06B0" w14:textId="77777777" w:rsidR="0071765E" w:rsidRPr="00E66A9B" w:rsidRDefault="0071765E" w:rsidP="0071765E">
            <w:pPr>
              <w:spacing w:after="5" w:line="248" w:lineRule="auto"/>
              <w:ind w:firstLine="0"/>
              <w:rPr>
                <w:rFonts w:cs="Arial"/>
              </w:rPr>
            </w:pPr>
          </w:p>
        </w:tc>
      </w:tr>
      <w:tr w:rsidR="0071765E" w:rsidRPr="00E66A9B" w14:paraId="1152DDFD" w14:textId="77777777" w:rsidTr="0071765E">
        <w:tc>
          <w:tcPr>
            <w:tcW w:w="1066" w:type="dxa"/>
          </w:tcPr>
          <w:p w14:paraId="6A2BBBA5" w14:textId="38F4E08E" w:rsidR="0071765E" w:rsidRPr="00E66A9B" w:rsidRDefault="0071765E" w:rsidP="0071765E">
            <w:pPr>
              <w:spacing w:after="5" w:line="248" w:lineRule="auto"/>
              <w:ind w:firstLine="0"/>
              <w:rPr>
                <w:rFonts w:cs="Arial"/>
              </w:rPr>
            </w:pPr>
            <w:r>
              <w:rPr>
                <w:rFonts w:cs="Arial"/>
              </w:rPr>
              <w:t>7</w:t>
            </w:r>
            <w:r w:rsidRPr="00E66A9B">
              <w:rPr>
                <w:rFonts w:cs="Arial"/>
              </w:rPr>
              <w:t>.</w:t>
            </w:r>
          </w:p>
        </w:tc>
        <w:tc>
          <w:tcPr>
            <w:tcW w:w="4217" w:type="dxa"/>
          </w:tcPr>
          <w:p w14:paraId="2ACAABC5" w14:textId="0B3A4EE5" w:rsidR="0071765E" w:rsidRPr="00E66A9B" w:rsidRDefault="0071765E" w:rsidP="0071765E">
            <w:pPr>
              <w:spacing w:after="5" w:line="248" w:lineRule="auto"/>
              <w:ind w:firstLine="0"/>
              <w:jc w:val="left"/>
              <w:rPr>
                <w:rFonts w:cs="Arial"/>
              </w:rPr>
            </w:pPr>
            <w:r w:rsidRPr="0071765E">
              <w:rPr>
                <w:rFonts w:cs="Arial"/>
              </w:rPr>
              <w:t>Sistemos komutatorius IGS-10020MT arba analogiškas</w:t>
            </w:r>
          </w:p>
        </w:tc>
        <w:tc>
          <w:tcPr>
            <w:tcW w:w="1239" w:type="dxa"/>
          </w:tcPr>
          <w:p w14:paraId="3C2C5D96" w14:textId="2D5B28C7" w:rsidR="0071765E" w:rsidRPr="00E66A9B" w:rsidRDefault="0071765E" w:rsidP="0071765E">
            <w:pPr>
              <w:spacing w:after="5" w:line="248" w:lineRule="auto"/>
              <w:ind w:firstLine="0"/>
              <w:rPr>
                <w:rFonts w:cs="Arial"/>
              </w:rPr>
            </w:pPr>
            <w:r w:rsidRPr="006F6CDC">
              <w:rPr>
                <w:rFonts w:cs="Arial"/>
              </w:rPr>
              <w:t>T.S.2.2.</w:t>
            </w:r>
            <w:r>
              <w:rPr>
                <w:rFonts w:cs="Arial"/>
              </w:rPr>
              <w:t>7.</w:t>
            </w:r>
          </w:p>
        </w:tc>
        <w:tc>
          <w:tcPr>
            <w:tcW w:w="849" w:type="dxa"/>
          </w:tcPr>
          <w:p w14:paraId="0D0F261A" w14:textId="5F72CCD7" w:rsidR="0071765E" w:rsidRPr="00E66A9B" w:rsidRDefault="0071765E" w:rsidP="0071765E">
            <w:pPr>
              <w:spacing w:after="5" w:line="248" w:lineRule="auto"/>
              <w:ind w:firstLine="0"/>
              <w:rPr>
                <w:rFonts w:cs="Arial"/>
              </w:rPr>
            </w:pPr>
            <w:r w:rsidRPr="0071765E">
              <w:rPr>
                <w:rFonts w:cs="Arial"/>
              </w:rPr>
              <w:t>vnt.</w:t>
            </w:r>
          </w:p>
        </w:tc>
        <w:tc>
          <w:tcPr>
            <w:tcW w:w="848" w:type="dxa"/>
          </w:tcPr>
          <w:p w14:paraId="1935686C" w14:textId="5E668095" w:rsidR="0071765E" w:rsidRPr="00E66A9B" w:rsidRDefault="00C47B2A" w:rsidP="0071765E">
            <w:pPr>
              <w:spacing w:after="5" w:line="248" w:lineRule="auto"/>
              <w:ind w:firstLine="0"/>
              <w:jc w:val="center"/>
              <w:rPr>
                <w:rFonts w:cs="Arial"/>
              </w:rPr>
            </w:pPr>
            <w:r w:rsidRPr="00704298">
              <w:rPr>
                <w:rFonts w:cs="Arial"/>
              </w:rPr>
              <w:t>8</w:t>
            </w:r>
          </w:p>
        </w:tc>
        <w:tc>
          <w:tcPr>
            <w:tcW w:w="1092" w:type="dxa"/>
          </w:tcPr>
          <w:p w14:paraId="30F3BAD2" w14:textId="77777777" w:rsidR="0071765E" w:rsidRPr="00E66A9B" w:rsidRDefault="0071765E" w:rsidP="0071765E">
            <w:pPr>
              <w:spacing w:after="5" w:line="248" w:lineRule="auto"/>
              <w:ind w:firstLine="0"/>
              <w:rPr>
                <w:rFonts w:cs="Arial"/>
              </w:rPr>
            </w:pPr>
          </w:p>
        </w:tc>
      </w:tr>
      <w:tr w:rsidR="0071765E" w:rsidRPr="00E66A9B" w14:paraId="4A793260" w14:textId="77777777" w:rsidTr="0071765E">
        <w:tc>
          <w:tcPr>
            <w:tcW w:w="1066" w:type="dxa"/>
          </w:tcPr>
          <w:p w14:paraId="2AD3FE91" w14:textId="754EBCA8" w:rsidR="0071765E" w:rsidRDefault="00200AE9" w:rsidP="0071765E">
            <w:pPr>
              <w:spacing w:after="5" w:line="248" w:lineRule="auto"/>
              <w:ind w:firstLine="0"/>
              <w:rPr>
                <w:rFonts w:cs="Arial"/>
              </w:rPr>
            </w:pPr>
            <w:r>
              <w:rPr>
                <w:rFonts w:cs="Arial"/>
              </w:rPr>
              <w:t>8.</w:t>
            </w:r>
          </w:p>
        </w:tc>
        <w:tc>
          <w:tcPr>
            <w:tcW w:w="4217" w:type="dxa"/>
          </w:tcPr>
          <w:p w14:paraId="21D9B98C" w14:textId="6AEBA707" w:rsidR="0071765E" w:rsidRPr="00E66A9B" w:rsidRDefault="0071765E" w:rsidP="0071765E">
            <w:pPr>
              <w:spacing w:after="5" w:line="248" w:lineRule="auto"/>
              <w:ind w:firstLine="0"/>
              <w:jc w:val="left"/>
              <w:rPr>
                <w:rFonts w:cs="Arial"/>
              </w:rPr>
            </w:pPr>
            <w:r w:rsidRPr="0071765E">
              <w:rPr>
                <w:rFonts w:cs="Arial"/>
              </w:rPr>
              <w:t>Rezervinio maitinimo šaltinis ZDSO-400-DR2 320Ah arba analogiškas</w:t>
            </w:r>
          </w:p>
        </w:tc>
        <w:tc>
          <w:tcPr>
            <w:tcW w:w="1239" w:type="dxa"/>
          </w:tcPr>
          <w:p w14:paraId="38B00487" w14:textId="2F372F75" w:rsidR="0071765E" w:rsidRPr="00E66A9B" w:rsidRDefault="0071765E" w:rsidP="0071765E">
            <w:pPr>
              <w:spacing w:after="5" w:line="248" w:lineRule="auto"/>
              <w:ind w:firstLine="0"/>
              <w:rPr>
                <w:rFonts w:cs="Arial"/>
              </w:rPr>
            </w:pPr>
            <w:r w:rsidRPr="00A5054C">
              <w:t>T.S.2.2.</w:t>
            </w:r>
            <w:r>
              <w:t>8.</w:t>
            </w:r>
          </w:p>
        </w:tc>
        <w:tc>
          <w:tcPr>
            <w:tcW w:w="849" w:type="dxa"/>
          </w:tcPr>
          <w:p w14:paraId="53AA929F" w14:textId="78E34395" w:rsidR="0071765E" w:rsidRPr="00E66A9B" w:rsidRDefault="0071765E" w:rsidP="0071765E">
            <w:pPr>
              <w:spacing w:after="5" w:line="248" w:lineRule="auto"/>
              <w:ind w:firstLine="0"/>
              <w:rPr>
                <w:rFonts w:cs="Arial"/>
              </w:rPr>
            </w:pPr>
            <w:r w:rsidRPr="00A5054C">
              <w:t>vnt.</w:t>
            </w:r>
          </w:p>
        </w:tc>
        <w:tc>
          <w:tcPr>
            <w:tcW w:w="848" w:type="dxa"/>
          </w:tcPr>
          <w:p w14:paraId="51C7C6F6" w14:textId="7E49E9CD" w:rsidR="0071765E" w:rsidRPr="00E66A9B" w:rsidRDefault="00704298" w:rsidP="0071765E">
            <w:pPr>
              <w:spacing w:after="5" w:line="248" w:lineRule="auto"/>
              <w:ind w:firstLine="0"/>
              <w:jc w:val="center"/>
              <w:rPr>
                <w:rFonts w:cs="Arial"/>
              </w:rPr>
            </w:pPr>
            <w:r>
              <w:rPr>
                <w:rFonts w:cs="Arial"/>
              </w:rPr>
              <w:t>7</w:t>
            </w:r>
          </w:p>
        </w:tc>
        <w:tc>
          <w:tcPr>
            <w:tcW w:w="1092" w:type="dxa"/>
          </w:tcPr>
          <w:p w14:paraId="7828A61A" w14:textId="77777777" w:rsidR="0071765E" w:rsidRPr="00E66A9B" w:rsidRDefault="0071765E" w:rsidP="0071765E">
            <w:pPr>
              <w:spacing w:after="5" w:line="248" w:lineRule="auto"/>
              <w:ind w:firstLine="0"/>
              <w:rPr>
                <w:rFonts w:cs="Arial"/>
              </w:rPr>
            </w:pPr>
          </w:p>
        </w:tc>
      </w:tr>
      <w:tr w:rsidR="0071765E" w:rsidRPr="00E66A9B" w14:paraId="0B407B36" w14:textId="77777777" w:rsidTr="0071765E">
        <w:tc>
          <w:tcPr>
            <w:tcW w:w="1066" w:type="dxa"/>
          </w:tcPr>
          <w:p w14:paraId="6302982A" w14:textId="13B18250" w:rsidR="0071765E" w:rsidRDefault="00200AE9" w:rsidP="0071765E">
            <w:pPr>
              <w:spacing w:after="5" w:line="248" w:lineRule="auto"/>
              <w:ind w:firstLine="0"/>
              <w:rPr>
                <w:rFonts w:cs="Arial"/>
              </w:rPr>
            </w:pPr>
            <w:r>
              <w:rPr>
                <w:rFonts w:cs="Arial"/>
              </w:rPr>
              <w:t>9.</w:t>
            </w:r>
          </w:p>
        </w:tc>
        <w:tc>
          <w:tcPr>
            <w:tcW w:w="4217" w:type="dxa"/>
          </w:tcPr>
          <w:p w14:paraId="75945FF1" w14:textId="4D34F759" w:rsidR="0071765E" w:rsidRPr="00E66A9B" w:rsidRDefault="0071765E" w:rsidP="0071765E">
            <w:pPr>
              <w:spacing w:after="5" w:line="248" w:lineRule="auto"/>
              <w:ind w:firstLine="0"/>
              <w:jc w:val="left"/>
              <w:rPr>
                <w:rFonts w:cs="Arial"/>
              </w:rPr>
            </w:pPr>
            <w:r w:rsidRPr="0071765E">
              <w:rPr>
                <w:rFonts w:cs="Arial"/>
              </w:rPr>
              <w:t>Akumuliatorius</w:t>
            </w:r>
          </w:p>
        </w:tc>
        <w:tc>
          <w:tcPr>
            <w:tcW w:w="1239" w:type="dxa"/>
          </w:tcPr>
          <w:p w14:paraId="583194D7" w14:textId="49117262" w:rsidR="0071765E" w:rsidRPr="00E66A9B" w:rsidRDefault="0071765E" w:rsidP="0071765E">
            <w:pPr>
              <w:spacing w:after="5" w:line="248" w:lineRule="auto"/>
              <w:ind w:firstLine="0"/>
              <w:rPr>
                <w:rFonts w:cs="Arial"/>
              </w:rPr>
            </w:pPr>
            <w:r w:rsidRPr="009502FF">
              <w:t>T.S.2.2.</w:t>
            </w:r>
            <w:r>
              <w:t>9.</w:t>
            </w:r>
          </w:p>
        </w:tc>
        <w:tc>
          <w:tcPr>
            <w:tcW w:w="849" w:type="dxa"/>
          </w:tcPr>
          <w:p w14:paraId="0127D25A" w14:textId="198BF334" w:rsidR="0071765E" w:rsidRPr="00E66A9B" w:rsidRDefault="0071765E" w:rsidP="0071765E">
            <w:pPr>
              <w:spacing w:after="5" w:line="248" w:lineRule="auto"/>
              <w:ind w:firstLine="0"/>
              <w:rPr>
                <w:rFonts w:cs="Arial"/>
              </w:rPr>
            </w:pPr>
            <w:r w:rsidRPr="009502FF">
              <w:t>vnt.</w:t>
            </w:r>
          </w:p>
        </w:tc>
        <w:tc>
          <w:tcPr>
            <w:tcW w:w="848" w:type="dxa"/>
          </w:tcPr>
          <w:p w14:paraId="6FBD7CCA" w14:textId="0E355CDF" w:rsidR="0071765E" w:rsidRPr="00E66A9B" w:rsidRDefault="00704298" w:rsidP="0071765E">
            <w:pPr>
              <w:spacing w:after="5" w:line="248" w:lineRule="auto"/>
              <w:ind w:firstLine="0"/>
              <w:jc w:val="center"/>
              <w:rPr>
                <w:rFonts w:cs="Arial"/>
              </w:rPr>
            </w:pPr>
            <w:r>
              <w:rPr>
                <w:rFonts w:cs="Arial"/>
              </w:rPr>
              <w:t>14</w:t>
            </w:r>
          </w:p>
        </w:tc>
        <w:tc>
          <w:tcPr>
            <w:tcW w:w="1092" w:type="dxa"/>
          </w:tcPr>
          <w:p w14:paraId="53695721" w14:textId="77777777" w:rsidR="0071765E" w:rsidRPr="00E66A9B" w:rsidRDefault="0071765E" w:rsidP="0071765E">
            <w:pPr>
              <w:spacing w:after="5" w:line="248" w:lineRule="auto"/>
              <w:ind w:firstLine="0"/>
              <w:rPr>
                <w:rFonts w:cs="Arial"/>
              </w:rPr>
            </w:pPr>
          </w:p>
        </w:tc>
      </w:tr>
      <w:tr w:rsidR="0071765E" w:rsidRPr="00E66A9B" w14:paraId="0CB06C0A" w14:textId="77777777" w:rsidTr="0071765E">
        <w:tc>
          <w:tcPr>
            <w:tcW w:w="1066" w:type="dxa"/>
          </w:tcPr>
          <w:p w14:paraId="03D0924B" w14:textId="50E4F21D" w:rsidR="0071765E" w:rsidRDefault="00200AE9" w:rsidP="0071765E">
            <w:pPr>
              <w:spacing w:after="5" w:line="248" w:lineRule="auto"/>
              <w:ind w:firstLine="0"/>
              <w:rPr>
                <w:rFonts w:cs="Arial"/>
              </w:rPr>
            </w:pPr>
            <w:r>
              <w:rPr>
                <w:rFonts w:cs="Arial"/>
              </w:rPr>
              <w:t>10.</w:t>
            </w:r>
          </w:p>
        </w:tc>
        <w:tc>
          <w:tcPr>
            <w:tcW w:w="4217" w:type="dxa"/>
          </w:tcPr>
          <w:p w14:paraId="7388F33A" w14:textId="73D1E9A9" w:rsidR="0071765E" w:rsidRPr="00E66A9B" w:rsidRDefault="0071765E" w:rsidP="0071765E">
            <w:pPr>
              <w:spacing w:after="5" w:line="248" w:lineRule="auto"/>
              <w:ind w:firstLine="0"/>
              <w:jc w:val="left"/>
              <w:rPr>
                <w:rFonts w:cs="Arial"/>
              </w:rPr>
            </w:pPr>
            <w:r w:rsidRPr="0071765E">
              <w:rPr>
                <w:rFonts w:cs="Arial"/>
              </w:rPr>
              <w:t>Rezervinio stiprintuvo pajungimo modulis PCA2014-A1 arba analogiškas</w:t>
            </w:r>
          </w:p>
        </w:tc>
        <w:tc>
          <w:tcPr>
            <w:tcW w:w="1239" w:type="dxa"/>
          </w:tcPr>
          <w:p w14:paraId="67E7E9CF" w14:textId="05279389" w:rsidR="0071765E" w:rsidRPr="00E66A9B" w:rsidRDefault="0071765E" w:rsidP="0071765E">
            <w:pPr>
              <w:spacing w:after="5" w:line="248" w:lineRule="auto"/>
              <w:ind w:firstLine="0"/>
              <w:rPr>
                <w:rFonts w:cs="Arial"/>
              </w:rPr>
            </w:pPr>
            <w:r w:rsidRPr="00A07E6F">
              <w:t>T.S.2.2.</w:t>
            </w:r>
            <w:r>
              <w:t>10.</w:t>
            </w:r>
          </w:p>
        </w:tc>
        <w:tc>
          <w:tcPr>
            <w:tcW w:w="849" w:type="dxa"/>
          </w:tcPr>
          <w:p w14:paraId="4701A036" w14:textId="2DD7F3D4" w:rsidR="0071765E" w:rsidRPr="00E66A9B" w:rsidRDefault="0071765E" w:rsidP="0071765E">
            <w:pPr>
              <w:spacing w:after="5" w:line="248" w:lineRule="auto"/>
              <w:ind w:firstLine="0"/>
              <w:rPr>
                <w:rFonts w:cs="Arial"/>
              </w:rPr>
            </w:pPr>
            <w:r w:rsidRPr="00A07E6F">
              <w:t>vnt.</w:t>
            </w:r>
          </w:p>
        </w:tc>
        <w:tc>
          <w:tcPr>
            <w:tcW w:w="848" w:type="dxa"/>
          </w:tcPr>
          <w:p w14:paraId="246C14AE" w14:textId="7947F404" w:rsidR="0071765E" w:rsidRPr="00E66A9B" w:rsidRDefault="00704298" w:rsidP="0071765E">
            <w:pPr>
              <w:spacing w:after="5" w:line="248" w:lineRule="auto"/>
              <w:ind w:firstLine="0"/>
              <w:jc w:val="center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1092" w:type="dxa"/>
          </w:tcPr>
          <w:p w14:paraId="6162219D" w14:textId="77777777" w:rsidR="0071765E" w:rsidRPr="00E66A9B" w:rsidRDefault="0071765E" w:rsidP="0071765E">
            <w:pPr>
              <w:spacing w:after="5" w:line="248" w:lineRule="auto"/>
              <w:ind w:firstLine="0"/>
              <w:rPr>
                <w:rFonts w:cs="Arial"/>
              </w:rPr>
            </w:pPr>
          </w:p>
        </w:tc>
      </w:tr>
      <w:tr w:rsidR="0071765E" w:rsidRPr="00E66A9B" w14:paraId="52B51D0A" w14:textId="77777777" w:rsidTr="0071765E">
        <w:tc>
          <w:tcPr>
            <w:tcW w:w="1066" w:type="dxa"/>
          </w:tcPr>
          <w:p w14:paraId="6E4E53B6" w14:textId="6DDA10E9" w:rsidR="0071765E" w:rsidRDefault="00200AE9" w:rsidP="0071765E">
            <w:pPr>
              <w:spacing w:after="5" w:line="248" w:lineRule="auto"/>
              <w:ind w:firstLine="0"/>
              <w:rPr>
                <w:rFonts w:cs="Arial"/>
              </w:rPr>
            </w:pPr>
            <w:r>
              <w:rPr>
                <w:rFonts w:cs="Arial"/>
              </w:rPr>
              <w:t>11.</w:t>
            </w:r>
          </w:p>
        </w:tc>
        <w:tc>
          <w:tcPr>
            <w:tcW w:w="4217" w:type="dxa"/>
          </w:tcPr>
          <w:p w14:paraId="4DEE557E" w14:textId="33D6EC4F" w:rsidR="0071765E" w:rsidRPr="00E66A9B" w:rsidRDefault="0071765E" w:rsidP="0071765E">
            <w:pPr>
              <w:spacing w:after="5" w:line="248" w:lineRule="auto"/>
              <w:ind w:firstLine="0"/>
              <w:jc w:val="left"/>
              <w:rPr>
                <w:rFonts w:cs="Arial"/>
              </w:rPr>
            </w:pPr>
            <w:r w:rsidRPr="0071765E">
              <w:rPr>
                <w:rFonts w:cs="Arial"/>
              </w:rPr>
              <w:t>Garso stiprintuvas PV2003-A1 arba analogiškas</w:t>
            </w:r>
          </w:p>
        </w:tc>
        <w:tc>
          <w:tcPr>
            <w:tcW w:w="1239" w:type="dxa"/>
          </w:tcPr>
          <w:p w14:paraId="4B529DA9" w14:textId="41E6B70F" w:rsidR="0071765E" w:rsidRPr="00E66A9B" w:rsidRDefault="0071765E" w:rsidP="0071765E">
            <w:pPr>
              <w:spacing w:after="5" w:line="248" w:lineRule="auto"/>
              <w:ind w:firstLine="0"/>
              <w:rPr>
                <w:rFonts w:cs="Arial"/>
              </w:rPr>
            </w:pPr>
            <w:r w:rsidRPr="005A3122">
              <w:t>T.S.2.2.1</w:t>
            </w:r>
            <w:r>
              <w:t>1.</w:t>
            </w:r>
          </w:p>
        </w:tc>
        <w:tc>
          <w:tcPr>
            <w:tcW w:w="849" w:type="dxa"/>
          </w:tcPr>
          <w:p w14:paraId="3B7742E6" w14:textId="62420C09" w:rsidR="0071765E" w:rsidRPr="00E66A9B" w:rsidRDefault="0071765E" w:rsidP="0071765E">
            <w:pPr>
              <w:spacing w:after="5" w:line="248" w:lineRule="auto"/>
              <w:ind w:firstLine="0"/>
              <w:rPr>
                <w:rFonts w:cs="Arial"/>
              </w:rPr>
            </w:pPr>
            <w:r w:rsidRPr="005A3122">
              <w:t>vnt.</w:t>
            </w:r>
          </w:p>
        </w:tc>
        <w:tc>
          <w:tcPr>
            <w:tcW w:w="848" w:type="dxa"/>
          </w:tcPr>
          <w:p w14:paraId="694E379C" w14:textId="2EC4D25B" w:rsidR="0071765E" w:rsidRPr="00E66A9B" w:rsidRDefault="00D81D27" w:rsidP="0071765E">
            <w:pPr>
              <w:spacing w:after="5" w:line="248" w:lineRule="auto"/>
              <w:ind w:firstLine="0"/>
              <w:jc w:val="center"/>
              <w:rPr>
                <w:rFonts w:cs="Arial"/>
              </w:rPr>
            </w:pPr>
            <w:r>
              <w:rPr>
                <w:rFonts w:cs="Arial"/>
              </w:rPr>
              <w:t>4</w:t>
            </w:r>
          </w:p>
        </w:tc>
        <w:tc>
          <w:tcPr>
            <w:tcW w:w="1092" w:type="dxa"/>
          </w:tcPr>
          <w:p w14:paraId="78B85581" w14:textId="77777777" w:rsidR="0071765E" w:rsidRPr="00E66A9B" w:rsidRDefault="0071765E" w:rsidP="0071765E">
            <w:pPr>
              <w:spacing w:after="5" w:line="248" w:lineRule="auto"/>
              <w:ind w:firstLine="0"/>
              <w:rPr>
                <w:rFonts w:cs="Arial"/>
              </w:rPr>
            </w:pPr>
          </w:p>
        </w:tc>
      </w:tr>
      <w:tr w:rsidR="0071765E" w:rsidRPr="00E66A9B" w14:paraId="1F6056D7" w14:textId="77777777" w:rsidTr="0071765E">
        <w:tc>
          <w:tcPr>
            <w:tcW w:w="1066" w:type="dxa"/>
          </w:tcPr>
          <w:p w14:paraId="74FFE3E0" w14:textId="08C9955D" w:rsidR="0071765E" w:rsidRDefault="00200AE9" w:rsidP="0071765E">
            <w:pPr>
              <w:spacing w:after="5" w:line="248" w:lineRule="auto"/>
              <w:ind w:firstLine="0"/>
              <w:rPr>
                <w:rFonts w:cs="Arial"/>
              </w:rPr>
            </w:pPr>
            <w:r>
              <w:rPr>
                <w:rFonts w:cs="Arial"/>
              </w:rPr>
              <w:t>12.</w:t>
            </w:r>
          </w:p>
        </w:tc>
        <w:tc>
          <w:tcPr>
            <w:tcW w:w="4217" w:type="dxa"/>
          </w:tcPr>
          <w:p w14:paraId="17D5F433" w14:textId="41140130" w:rsidR="0071765E" w:rsidRPr="00E66A9B" w:rsidRDefault="0071765E" w:rsidP="0071765E">
            <w:pPr>
              <w:spacing w:after="5" w:line="248" w:lineRule="auto"/>
              <w:ind w:firstLine="0"/>
              <w:jc w:val="left"/>
              <w:rPr>
                <w:rFonts w:cs="Arial"/>
              </w:rPr>
            </w:pPr>
            <w:r w:rsidRPr="0071765E">
              <w:rPr>
                <w:rFonts w:cs="Arial"/>
              </w:rPr>
              <w:t>Garso stiprintuvas PV2001-A1 arba analogiškas</w:t>
            </w:r>
          </w:p>
        </w:tc>
        <w:tc>
          <w:tcPr>
            <w:tcW w:w="1239" w:type="dxa"/>
          </w:tcPr>
          <w:p w14:paraId="06060AB1" w14:textId="352FDDAD" w:rsidR="0071765E" w:rsidRPr="00E66A9B" w:rsidRDefault="0071765E" w:rsidP="0071765E">
            <w:pPr>
              <w:spacing w:after="5" w:line="248" w:lineRule="auto"/>
              <w:ind w:firstLine="0"/>
              <w:rPr>
                <w:rFonts w:cs="Arial"/>
              </w:rPr>
            </w:pPr>
            <w:r w:rsidRPr="005A3122">
              <w:t>T.S.2.2.1</w:t>
            </w:r>
            <w:r>
              <w:t>2.</w:t>
            </w:r>
          </w:p>
        </w:tc>
        <w:tc>
          <w:tcPr>
            <w:tcW w:w="849" w:type="dxa"/>
          </w:tcPr>
          <w:p w14:paraId="30D4EAB0" w14:textId="3DA476FA" w:rsidR="0071765E" w:rsidRPr="00E66A9B" w:rsidRDefault="0071765E" w:rsidP="0071765E">
            <w:pPr>
              <w:spacing w:after="5" w:line="248" w:lineRule="auto"/>
              <w:ind w:firstLine="0"/>
              <w:rPr>
                <w:rFonts w:cs="Arial"/>
              </w:rPr>
            </w:pPr>
            <w:r w:rsidRPr="005A3122">
              <w:t>vnt.</w:t>
            </w:r>
          </w:p>
        </w:tc>
        <w:tc>
          <w:tcPr>
            <w:tcW w:w="848" w:type="dxa"/>
          </w:tcPr>
          <w:p w14:paraId="733C393A" w14:textId="2E6429DA" w:rsidR="0071765E" w:rsidRPr="00E66A9B" w:rsidRDefault="00D81D27" w:rsidP="0071765E">
            <w:pPr>
              <w:spacing w:after="5" w:line="248" w:lineRule="auto"/>
              <w:ind w:firstLine="0"/>
              <w:jc w:val="center"/>
              <w:rPr>
                <w:rFonts w:cs="Arial"/>
              </w:rPr>
            </w:pPr>
            <w:r>
              <w:rPr>
                <w:rFonts w:cs="Arial"/>
              </w:rPr>
              <w:t>6</w:t>
            </w:r>
          </w:p>
        </w:tc>
        <w:tc>
          <w:tcPr>
            <w:tcW w:w="1092" w:type="dxa"/>
          </w:tcPr>
          <w:p w14:paraId="686C575C" w14:textId="77777777" w:rsidR="0071765E" w:rsidRPr="00E66A9B" w:rsidRDefault="0071765E" w:rsidP="0071765E">
            <w:pPr>
              <w:spacing w:after="5" w:line="248" w:lineRule="auto"/>
              <w:ind w:firstLine="0"/>
              <w:rPr>
                <w:rFonts w:cs="Arial"/>
              </w:rPr>
            </w:pPr>
          </w:p>
        </w:tc>
      </w:tr>
      <w:tr w:rsidR="0071765E" w:rsidRPr="00E66A9B" w14:paraId="0376B7A2" w14:textId="77777777" w:rsidTr="0071765E">
        <w:tc>
          <w:tcPr>
            <w:tcW w:w="1066" w:type="dxa"/>
          </w:tcPr>
          <w:p w14:paraId="2196CC1A" w14:textId="41007BB6" w:rsidR="0071765E" w:rsidRDefault="00200AE9" w:rsidP="0071765E">
            <w:pPr>
              <w:spacing w:after="5" w:line="248" w:lineRule="auto"/>
              <w:ind w:firstLine="0"/>
              <w:rPr>
                <w:rFonts w:cs="Arial"/>
              </w:rPr>
            </w:pPr>
            <w:r>
              <w:rPr>
                <w:rFonts w:cs="Arial"/>
              </w:rPr>
              <w:t>13.</w:t>
            </w:r>
          </w:p>
        </w:tc>
        <w:tc>
          <w:tcPr>
            <w:tcW w:w="4217" w:type="dxa"/>
          </w:tcPr>
          <w:p w14:paraId="3120BB37" w14:textId="63D19EAD" w:rsidR="0071765E" w:rsidRPr="00E66A9B" w:rsidRDefault="0071765E" w:rsidP="0071765E">
            <w:pPr>
              <w:spacing w:after="5" w:line="248" w:lineRule="auto"/>
              <w:ind w:firstLine="0"/>
              <w:jc w:val="left"/>
              <w:rPr>
                <w:rFonts w:cs="Arial"/>
              </w:rPr>
            </w:pPr>
            <w:r w:rsidRPr="0071765E">
              <w:rPr>
                <w:rFonts w:cs="Arial"/>
              </w:rPr>
              <w:t>Optinė komutacinė panelė 24xSC (ODF)</w:t>
            </w:r>
          </w:p>
        </w:tc>
        <w:tc>
          <w:tcPr>
            <w:tcW w:w="1239" w:type="dxa"/>
          </w:tcPr>
          <w:p w14:paraId="4FBB088B" w14:textId="5772D59A" w:rsidR="0071765E" w:rsidRPr="00E66A9B" w:rsidRDefault="0071765E" w:rsidP="0071765E">
            <w:pPr>
              <w:spacing w:after="5" w:line="248" w:lineRule="auto"/>
              <w:ind w:firstLine="0"/>
              <w:rPr>
                <w:rFonts w:cs="Arial"/>
              </w:rPr>
            </w:pPr>
            <w:r w:rsidRPr="00CC7FB9">
              <w:t>T.S.2.2.1</w:t>
            </w:r>
            <w:r>
              <w:t>3.</w:t>
            </w:r>
          </w:p>
        </w:tc>
        <w:tc>
          <w:tcPr>
            <w:tcW w:w="849" w:type="dxa"/>
          </w:tcPr>
          <w:p w14:paraId="554394FC" w14:textId="24CED9E9" w:rsidR="0071765E" w:rsidRPr="00E66A9B" w:rsidRDefault="0071765E" w:rsidP="0071765E">
            <w:pPr>
              <w:spacing w:after="5" w:line="248" w:lineRule="auto"/>
              <w:ind w:firstLine="0"/>
              <w:rPr>
                <w:rFonts w:cs="Arial"/>
              </w:rPr>
            </w:pPr>
            <w:r w:rsidRPr="00CC7FB9">
              <w:t>vnt.</w:t>
            </w:r>
          </w:p>
        </w:tc>
        <w:tc>
          <w:tcPr>
            <w:tcW w:w="848" w:type="dxa"/>
          </w:tcPr>
          <w:p w14:paraId="1CB7753F" w14:textId="342063CE" w:rsidR="0071765E" w:rsidRPr="00E66A9B" w:rsidRDefault="00200AE9" w:rsidP="0071765E">
            <w:pPr>
              <w:spacing w:after="5" w:line="248" w:lineRule="auto"/>
              <w:ind w:firstLine="0"/>
              <w:jc w:val="center"/>
              <w:rPr>
                <w:rFonts w:cs="Arial"/>
              </w:rPr>
            </w:pPr>
            <w:r>
              <w:rPr>
                <w:rFonts w:cs="Arial"/>
              </w:rPr>
              <w:t>6</w:t>
            </w:r>
          </w:p>
        </w:tc>
        <w:tc>
          <w:tcPr>
            <w:tcW w:w="1092" w:type="dxa"/>
          </w:tcPr>
          <w:p w14:paraId="4519A25E" w14:textId="77777777" w:rsidR="0071765E" w:rsidRPr="00E66A9B" w:rsidRDefault="0071765E" w:rsidP="0071765E">
            <w:pPr>
              <w:spacing w:after="5" w:line="248" w:lineRule="auto"/>
              <w:ind w:firstLine="0"/>
              <w:rPr>
                <w:rFonts w:cs="Arial"/>
              </w:rPr>
            </w:pPr>
          </w:p>
        </w:tc>
      </w:tr>
      <w:tr w:rsidR="0071765E" w:rsidRPr="00E66A9B" w14:paraId="7F7019A4" w14:textId="77777777" w:rsidTr="0071765E">
        <w:tc>
          <w:tcPr>
            <w:tcW w:w="1066" w:type="dxa"/>
          </w:tcPr>
          <w:p w14:paraId="206EBCF8" w14:textId="4978207D" w:rsidR="0071765E" w:rsidRDefault="00200AE9" w:rsidP="0071765E">
            <w:pPr>
              <w:spacing w:after="5" w:line="248" w:lineRule="auto"/>
              <w:ind w:firstLine="0"/>
              <w:rPr>
                <w:rFonts w:cs="Arial"/>
              </w:rPr>
            </w:pPr>
            <w:r>
              <w:rPr>
                <w:rFonts w:cs="Arial"/>
              </w:rPr>
              <w:t>14.</w:t>
            </w:r>
          </w:p>
        </w:tc>
        <w:tc>
          <w:tcPr>
            <w:tcW w:w="4217" w:type="dxa"/>
          </w:tcPr>
          <w:p w14:paraId="53544538" w14:textId="6CFCDF44" w:rsidR="0071765E" w:rsidRPr="00E66A9B" w:rsidRDefault="0071765E" w:rsidP="0071765E">
            <w:pPr>
              <w:spacing w:after="5" w:line="248" w:lineRule="auto"/>
              <w:ind w:firstLine="0"/>
              <w:jc w:val="left"/>
              <w:rPr>
                <w:rFonts w:cs="Arial"/>
              </w:rPr>
            </w:pPr>
            <w:r w:rsidRPr="0071765E">
              <w:rPr>
                <w:rFonts w:cs="Arial"/>
              </w:rPr>
              <w:t>Optinė komutacinė panelė 48xSC (ODF)</w:t>
            </w:r>
          </w:p>
        </w:tc>
        <w:tc>
          <w:tcPr>
            <w:tcW w:w="1239" w:type="dxa"/>
          </w:tcPr>
          <w:p w14:paraId="62F047FD" w14:textId="05CB18DF" w:rsidR="0071765E" w:rsidRPr="00E66A9B" w:rsidRDefault="0071765E" w:rsidP="0071765E">
            <w:pPr>
              <w:spacing w:after="5" w:line="248" w:lineRule="auto"/>
              <w:ind w:firstLine="0"/>
              <w:rPr>
                <w:rFonts w:cs="Arial"/>
              </w:rPr>
            </w:pPr>
            <w:r w:rsidRPr="001D06DB">
              <w:t>T.S.2.2.1</w:t>
            </w:r>
            <w:r>
              <w:t>4</w:t>
            </w:r>
            <w:r w:rsidRPr="001D06DB">
              <w:t>.</w:t>
            </w:r>
          </w:p>
        </w:tc>
        <w:tc>
          <w:tcPr>
            <w:tcW w:w="849" w:type="dxa"/>
          </w:tcPr>
          <w:p w14:paraId="37069C2A" w14:textId="7394038F" w:rsidR="0071765E" w:rsidRPr="00E66A9B" w:rsidRDefault="0071765E" w:rsidP="0071765E">
            <w:pPr>
              <w:spacing w:after="5" w:line="248" w:lineRule="auto"/>
              <w:ind w:firstLine="0"/>
              <w:rPr>
                <w:rFonts w:cs="Arial"/>
              </w:rPr>
            </w:pPr>
            <w:r w:rsidRPr="001D06DB">
              <w:t>vnt.</w:t>
            </w:r>
          </w:p>
        </w:tc>
        <w:tc>
          <w:tcPr>
            <w:tcW w:w="848" w:type="dxa"/>
          </w:tcPr>
          <w:p w14:paraId="13A1B647" w14:textId="29446D7C" w:rsidR="0071765E" w:rsidRPr="00E66A9B" w:rsidRDefault="00200AE9" w:rsidP="0071765E">
            <w:pPr>
              <w:spacing w:after="5" w:line="248" w:lineRule="auto"/>
              <w:ind w:firstLine="0"/>
              <w:jc w:val="center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1092" w:type="dxa"/>
          </w:tcPr>
          <w:p w14:paraId="3DDA6C0E" w14:textId="77777777" w:rsidR="0071765E" w:rsidRPr="00E66A9B" w:rsidRDefault="0071765E" w:rsidP="0071765E">
            <w:pPr>
              <w:spacing w:after="5" w:line="248" w:lineRule="auto"/>
              <w:ind w:firstLine="0"/>
              <w:rPr>
                <w:rFonts w:cs="Arial"/>
              </w:rPr>
            </w:pPr>
          </w:p>
        </w:tc>
      </w:tr>
      <w:tr w:rsidR="0071765E" w:rsidRPr="00E66A9B" w14:paraId="2C15B93A" w14:textId="77777777" w:rsidTr="0071765E">
        <w:tc>
          <w:tcPr>
            <w:tcW w:w="1066" w:type="dxa"/>
          </w:tcPr>
          <w:p w14:paraId="0394FAD6" w14:textId="0AB0B0EC" w:rsidR="0071765E" w:rsidRDefault="00200AE9" w:rsidP="0071765E">
            <w:pPr>
              <w:spacing w:after="5" w:line="248" w:lineRule="auto"/>
              <w:ind w:firstLine="0"/>
              <w:rPr>
                <w:rFonts w:cs="Arial"/>
              </w:rPr>
            </w:pPr>
            <w:r>
              <w:rPr>
                <w:rFonts w:cs="Arial"/>
              </w:rPr>
              <w:t>15.</w:t>
            </w:r>
          </w:p>
        </w:tc>
        <w:tc>
          <w:tcPr>
            <w:tcW w:w="4217" w:type="dxa"/>
          </w:tcPr>
          <w:p w14:paraId="0567A3BC" w14:textId="460CA13A" w:rsidR="0071765E" w:rsidRPr="00E66A9B" w:rsidRDefault="0071765E" w:rsidP="0071765E">
            <w:pPr>
              <w:spacing w:after="5" w:line="248" w:lineRule="auto"/>
              <w:ind w:firstLine="0"/>
              <w:jc w:val="left"/>
              <w:rPr>
                <w:rFonts w:cs="Arial"/>
              </w:rPr>
            </w:pPr>
            <w:r w:rsidRPr="0071765E">
              <w:rPr>
                <w:rFonts w:cs="Arial"/>
              </w:rPr>
              <w:t>Garsiakalbis LB8-UM06E arba analogiškas</w:t>
            </w:r>
          </w:p>
        </w:tc>
        <w:tc>
          <w:tcPr>
            <w:tcW w:w="1239" w:type="dxa"/>
          </w:tcPr>
          <w:p w14:paraId="74011B6A" w14:textId="0C3ACD8B" w:rsidR="0071765E" w:rsidRPr="00E66A9B" w:rsidRDefault="0071765E" w:rsidP="0071765E">
            <w:pPr>
              <w:spacing w:after="5" w:line="248" w:lineRule="auto"/>
              <w:ind w:firstLine="0"/>
              <w:rPr>
                <w:rFonts w:cs="Arial"/>
              </w:rPr>
            </w:pPr>
            <w:r w:rsidRPr="001D06DB">
              <w:t>T.S.2.2.1</w:t>
            </w:r>
            <w:r>
              <w:t>5</w:t>
            </w:r>
            <w:r w:rsidRPr="001D06DB">
              <w:t>.</w:t>
            </w:r>
          </w:p>
        </w:tc>
        <w:tc>
          <w:tcPr>
            <w:tcW w:w="849" w:type="dxa"/>
          </w:tcPr>
          <w:p w14:paraId="6985B395" w14:textId="5FB3DFFE" w:rsidR="0071765E" w:rsidRPr="00E66A9B" w:rsidRDefault="0071765E" w:rsidP="0071765E">
            <w:pPr>
              <w:spacing w:after="5" w:line="248" w:lineRule="auto"/>
              <w:ind w:firstLine="0"/>
              <w:rPr>
                <w:rFonts w:cs="Arial"/>
              </w:rPr>
            </w:pPr>
            <w:r w:rsidRPr="001D06DB">
              <w:t>vnt.</w:t>
            </w:r>
          </w:p>
        </w:tc>
        <w:tc>
          <w:tcPr>
            <w:tcW w:w="848" w:type="dxa"/>
          </w:tcPr>
          <w:p w14:paraId="4947418E" w14:textId="6BC3771A" w:rsidR="0071765E" w:rsidRPr="00E66A9B" w:rsidRDefault="00200AE9" w:rsidP="0071765E">
            <w:pPr>
              <w:spacing w:after="5" w:line="248" w:lineRule="auto"/>
              <w:ind w:firstLine="0"/>
              <w:jc w:val="center"/>
              <w:rPr>
                <w:rFonts w:cs="Arial"/>
              </w:rPr>
            </w:pPr>
            <w:r>
              <w:rPr>
                <w:rFonts w:cs="Arial"/>
              </w:rPr>
              <w:t>52</w:t>
            </w:r>
          </w:p>
        </w:tc>
        <w:tc>
          <w:tcPr>
            <w:tcW w:w="1092" w:type="dxa"/>
          </w:tcPr>
          <w:p w14:paraId="4DAACA0A" w14:textId="77777777" w:rsidR="0071765E" w:rsidRPr="00E66A9B" w:rsidRDefault="0071765E" w:rsidP="0071765E">
            <w:pPr>
              <w:spacing w:after="5" w:line="248" w:lineRule="auto"/>
              <w:ind w:firstLine="0"/>
              <w:rPr>
                <w:rFonts w:cs="Arial"/>
              </w:rPr>
            </w:pPr>
          </w:p>
        </w:tc>
      </w:tr>
      <w:tr w:rsidR="0071765E" w:rsidRPr="00E66A9B" w14:paraId="561557E9" w14:textId="77777777" w:rsidTr="0071765E">
        <w:tc>
          <w:tcPr>
            <w:tcW w:w="1066" w:type="dxa"/>
          </w:tcPr>
          <w:p w14:paraId="25A0C321" w14:textId="2B67760A" w:rsidR="0071765E" w:rsidRDefault="00200AE9" w:rsidP="0071765E">
            <w:pPr>
              <w:spacing w:after="5" w:line="248" w:lineRule="auto"/>
              <w:ind w:firstLine="0"/>
              <w:rPr>
                <w:rFonts w:cs="Arial"/>
              </w:rPr>
            </w:pPr>
            <w:r>
              <w:rPr>
                <w:rFonts w:cs="Arial"/>
              </w:rPr>
              <w:t>16.</w:t>
            </w:r>
          </w:p>
        </w:tc>
        <w:tc>
          <w:tcPr>
            <w:tcW w:w="4217" w:type="dxa"/>
          </w:tcPr>
          <w:p w14:paraId="236A93B2" w14:textId="5F42B1CD" w:rsidR="0071765E" w:rsidRPr="00E66A9B" w:rsidRDefault="0071765E" w:rsidP="0071765E">
            <w:pPr>
              <w:spacing w:after="5" w:line="248" w:lineRule="auto"/>
              <w:ind w:firstLine="0"/>
              <w:jc w:val="left"/>
              <w:rPr>
                <w:rFonts w:cs="Arial"/>
              </w:rPr>
            </w:pPr>
            <w:r w:rsidRPr="0071765E">
              <w:rPr>
                <w:rFonts w:cs="Arial"/>
              </w:rPr>
              <w:t>Garsiakalbis LC1-WC06E8 arba analogiškas</w:t>
            </w:r>
          </w:p>
        </w:tc>
        <w:tc>
          <w:tcPr>
            <w:tcW w:w="1239" w:type="dxa"/>
          </w:tcPr>
          <w:p w14:paraId="4AB0CAD0" w14:textId="5D56F44C" w:rsidR="0071765E" w:rsidRPr="00E66A9B" w:rsidRDefault="0071765E" w:rsidP="0071765E">
            <w:pPr>
              <w:spacing w:after="5" w:line="248" w:lineRule="auto"/>
              <w:ind w:firstLine="0"/>
              <w:rPr>
                <w:rFonts w:cs="Arial"/>
              </w:rPr>
            </w:pPr>
            <w:r w:rsidRPr="00856EC4">
              <w:t>T.S.2.2.1</w:t>
            </w:r>
            <w:r>
              <w:t>6</w:t>
            </w:r>
            <w:r w:rsidRPr="00856EC4">
              <w:t>.</w:t>
            </w:r>
          </w:p>
        </w:tc>
        <w:tc>
          <w:tcPr>
            <w:tcW w:w="849" w:type="dxa"/>
          </w:tcPr>
          <w:p w14:paraId="7B615B69" w14:textId="030CE6C6" w:rsidR="0071765E" w:rsidRPr="00E66A9B" w:rsidRDefault="0071765E" w:rsidP="0071765E">
            <w:pPr>
              <w:spacing w:after="5" w:line="248" w:lineRule="auto"/>
              <w:ind w:firstLine="0"/>
              <w:rPr>
                <w:rFonts w:cs="Arial"/>
              </w:rPr>
            </w:pPr>
            <w:r w:rsidRPr="00856EC4">
              <w:t>vnt.</w:t>
            </w:r>
          </w:p>
        </w:tc>
        <w:tc>
          <w:tcPr>
            <w:tcW w:w="848" w:type="dxa"/>
          </w:tcPr>
          <w:p w14:paraId="60FCC0C8" w14:textId="010FA835" w:rsidR="0071765E" w:rsidRPr="00E66A9B" w:rsidRDefault="00200AE9" w:rsidP="0071765E">
            <w:pPr>
              <w:spacing w:after="5" w:line="248" w:lineRule="auto"/>
              <w:ind w:firstLine="0"/>
              <w:jc w:val="center"/>
              <w:rPr>
                <w:rFonts w:cs="Arial"/>
              </w:rPr>
            </w:pPr>
            <w:r>
              <w:rPr>
                <w:rFonts w:cs="Arial"/>
              </w:rPr>
              <w:t>238</w:t>
            </w:r>
          </w:p>
        </w:tc>
        <w:tc>
          <w:tcPr>
            <w:tcW w:w="1092" w:type="dxa"/>
          </w:tcPr>
          <w:p w14:paraId="5B7C9963" w14:textId="77777777" w:rsidR="0071765E" w:rsidRPr="00E66A9B" w:rsidRDefault="0071765E" w:rsidP="0071765E">
            <w:pPr>
              <w:spacing w:after="5" w:line="248" w:lineRule="auto"/>
              <w:ind w:firstLine="0"/>
              <w:rPr>
                <w:rFonts w:cs="Arial"/>
              </w:rPr>
            </w:pPr>
          </w:p>
        </w:tc>
      </w:tr>
      <w:tr w:rsidR="0071765E" w:rsidRPr="00E66A9B" w14:paraId="331D4EB9" w14:textId="77777777" w:rsidTr="0071765E">
        <w:tc>
          <w:tcPr>
            <w:tcW w:w="1066" w:type="dxa"/>
          </w:tcPr>
          <w:p w14:paraId="36E34DA6" w14:textId="2D17926B" w:rsidR="0071765E" w:rsidRDefault="00200AE9" w:rsidP="0071765E">
            <w:pPr>
              <w:spacing w:after="5" w:line="248" w:lineRule="auto"/>
              <w:ind w:firstLine="0"/>
              <w:rPr>
                <w:rFonts w:cs="Arial"/>
              </w:rPr>
            </w:pPr>
            <w:r>
              <w:rPr>
                <w:rFonts w:cs="Arial"/>
              </w:rPr>
              <w:t>17.</w:t>
            </w:r>
          </w:p>
        </w:tc>
        <w:tc>
          <w:tcPr>
            <w:tcW w:w="4217" w:type="dxa"/>
          </w:tcPr>
          <w:p w14:paraId="4926B05F" w14:textId="321E5DCD" w:rsidR="0071765E" w:rsidRPr="00E66A9B" w:rsidRDefault="0071765E" w:rsidP="0071765E">
            <w:pPr>
              <w:spacing w:after="5" w:line="248" w:lineRule="auto"/>
              <w:ind w:firstLine="0"/>
              <w:jc w:val="left"/>
              <w:rPr>
                <w:rFonts w:cs="Arial"/>
              </w:rPr>
            </w:pPr>
            <w:r w:rsidRPr="006F6CDC">
              <w:rPr>
                <w:rFonts w:cs="Arial"/>
              </w:rPr>
              <w:t xml:space="preserve">Kabelis gaisro signalizacijai ir evakuacinio įgarsinimo sistemai 1x2x1 </w:t>
            </w:r>
            <w:proofErr w:type="spellStart"/>
            <w:r w:rsidRPr="006F6CDC">
              <w:rPr>
                <w:rFonts w:cs="Arial"/>
              </w:rPr>
              <w:t>Cu</w:t>
            </w:r>
            <w:proofErr w:type="spellEnd"/>
            <w:r w:rsidRPr="006F6CDC">
              <w:rPr>
                <w:rFonts w:cs="Arial"/>
              </w:rPr>
              <w:t xml:space="preserve"> PH90</w:t>
            </w:r>
          </w:p>
        </w:tc>
        <w:tc>
          <w:tcPr>
            <w:tcW w:w="1239" w:type="dxa"/>
          </w:tcPr>
          <w:p w14:paraId="6C4908E5" w14:textId="52013EC3" w:rsidR="0071765E" w:rsidRPr="00E66A9B" w:rsidRDefault="0071765E" w:rsidP="0071765E">
            <w:pPr>
              <w:spacing w:after="5" w:line="248" w:lineRule="auto"/>
              <w:ind w:firstLine="0"/>
              <w:rPr>
                <w:rFonts w:cs="Arial"/>
              </w:rPr>
            </w:pPr>
            <w:r w:rsidRPr="00FE08AC">
              <w:t>T.S.2.</w:t>
            </w:r>
            <w:r>
              <w:t>3</w:t>
            </w:r>
            <w:r w:rsidRPr="00FE08AC">
              <w:t>.</w:t>
            </w:r>
            <w:r>
              <w:t>1</w:t>
            </w:r>
            <w:r w:rsidRPr="00FE08AC">
              <w:t>.</w:t>
            </w:r>
          </w:p>
        </w:tc>
        <w:tc>
          <w:tcPr>
            <w:tcW w:w="849" w:type="dxa"/>
          </w:tcPr>
          <w:p w14:paraId="48E737F8" w14:textId="14D1AF03" w:rsidR="0071765E" w:rsidRPr="00E66A9B" w:rsidRDefault="0071765E" w:rsidP="0071765E">
            <w:pPr>
              <w:spacing w:after="5" w:line="248" w:lineRule="auto"/>
              <w:ind w:firstLine="0"/>
              <w:rPr>
                <w:rFonts w:cs="Arial"/>
              </w:rPr>
            </w:pPr>
            <w:r>
              <w:t>m</w:t>
            </w:r>
          </w:p>
        </w:tc>
        <w:tc>
          <w:tcPr>
            <w:tcW w:w="848" w:type="dxa"/>
          </w:tcPr>
          <w:p w14:paraId="695B0BD1" w14:textId="3E786C99" w:rsidR="0071765E" w:rsidRPr="00E66A9B" w:rsidRDefault="00200AE9" w:rsidP="0071765E">
            <w:pPr>
              <w:spacing w:after="5" w:line="248" w:lineRule="auto"/>
              <w:ind w:firstLine="0"/>
              <w:jc w:val="center"/>
              <w:rPr>
                <w:rFonts w:cs="Arial"/>
              </w:rPr>
            </w:pPr>
            <w:r>
              <w:rPr>
                <w:rFonts w:cs="Arial"/>
              </w:rPr>
              <w:t>5500</w:t>
            </w:r>
          </w:p>
        </w:tc>
        <w:tc>
          <w:tcPr>
            <w:tcW w:w="1092" w:type="dxa"/>
          </w:tcPr>
          <w:p w14:paraId="64E15240" w14:textId="77777777" w:rsidR="0071765E" w:rsidRPr="00E66A9B" w:rsidRDefault="0071765E" w:rsidP="0071765E">
            <w:pPr>
              <w:spacing w:after="5" w:line="248" w:lineRule="auto"/>
              <w:ind w:firstLine="0"/>
              <w:rPr>
                <w:rFonts w:cs="Arial"/>
              </w:rPr>
            </w:pPr>
          </w:p>
        </w:tc>
      </w:tr>
      <w:tr w:rsidR="00200AE9" w:rsidRPr="00E66A9B" w14:paraId="2F8CC5F2" w14:textId="77777777" w:rsidTr="0071765E">
        <w:tc>
          <w:tcPr>
            <w:tcW w:w="1066" w:type="dxa"/>
          </w:tcPr>
          <w:p w14:paraId="2C123B76" w14:textId="54BCDA89" w:rsidR="00200AE9" w:rsidRDefault="00200AE9" w:rsidP="00200AE9">
            <w:pPr>
              <w:spacing w:after="5" w:line="248" w:lineRule="auto"/>
              <w:ind w:firstLine="0"/>
              <w:rPr>
                <w:rFonts w:cs="Arial"/>
              </w:rPr>
            </w:pPr>
            <w:r>
              <w:rPr>
                <w:rFonts w:cs="Arial"/>
              </w:rPr>
              <w:t>18.</w:t>
            </w:r>
          </w:p>
        </w:tc>
        <w:tc>
          <w:tcPr>
            <w:tcW w:w="4217" w:type="dxa"/>
          </w:tcPr>
          <w:p w14:paraId="527FDDC8" w14:textId="5E738D31" w:rsidR="00200AE9" w:rsidRPr="00E66A9B" w:rsidRDefault="00200AE9" w:rsidP="00200AE9">
            <w:pPr>
              <w:spacing w:after="5" w:line="248" w:lineRule="auto"/>
              <w:ind w:firstLine="0"/>
              <w:jc w:val="left"/>
              <w:rPr>
                <w:rFonts w:cs="Arial"/>
              </w:rPr>
            </w:pPr>
            <w:r>
              <w:rPr>
                <w:rFonts w:cs="Arial"/>
              </w:rPr>
              <w:t>Optinis kabelis SM 8 skaidulų</w:t>
            </w:r>
          </w:p>
        </w:tc>
        <w:tc>
          <w:tcPr>
            <w:tcW w:w="1239" w:type="dxa"/>
          </w:tcPr>
          <w:p w14:paraId="0E6C192D" w14:textId="3629E3FA" w:rsidR="00200AE9" w:rsidRPr="00E66A9B" w:rsidRDefault="00200AE9" w:rsidP="00200AE9">
            <w:pPr>
              <w:spacing w:after="5" w:line="248" w:lineRule="auto"/>
              <w:ind w:firstLine="0"/>
              <w:rPr>
                <w:rFonts w:cs="Arial"/>
              </w:rPr>
            </w:pPr>
            <w:r w:rsidRPr="00C47746">
              <w:t>T.S.2.3.</w:t>
            </w:r>
            <w:r>
              <w:t>5</w:t>
            </w:r>
            <w:r w:rsidRPr="00C47746">
              <w:t>.</w:t>
            </w:r>
          </w:p>
        </w:tc>
        <w:tc>
          <w:tcPr>
            <w:tcW w:w="849" w:type="dxa"/>
          </w:tcPr>
          <w:p w14:paraId="640E8CD1" w14:textId="001BC4AB" w:rsidR="00200AE9" w:rsidRPr="00E66A9B" w:rsidRDefault="00200AE9" w:rsidP="00200AE9">
            <w:pPr>
              <w:spacing w:after="5" w:line="248" w:lineRule="auto"/>
              <w:ind w:firstLine="0"/>
              <w:rPr>
                <w:rFonts w:cs="Arial"/>
              </w:rPr>
            </w:pPr>
            <w:r w:rsidRPr="00C47746">
              <w:t>m</w:t>
            </w:r>
          </w:p>
        </w:tc>
        <w:tc>
          <w:tcPr>
            <w:tcW w:w="848" w:type="dxa"/>
          </w:tcPr>
          <w:p w14:paraId="1D3D13FB" w14:textId="7F30CF77" w:rsidR="00200AE9" w:rsidRPr="00E66A9B" w:rsidRDefault="00200AE9" w:rsidP="00200AE9">
            <w:pPr>
              <w:spacing w:after="5" w:line="248" w:lineRule="auto"/>
              <w:ind w:firstLine="0"/>
              <w:jc w:val="center"/>
              <w:rPr>
                <w:rFonts w:cs="Arial"/>
              </w:rPr>
            </w:pPr>
            <w:r>
              <w:rPr>
                <w:rFonts w:cs="Arial"/>
              </w:rPr>
              <w:t>660</w:t>
            </w:r>
          </w:p>
        </w:tc>
        <w:tc>
          <w:tcPr>
            <w:tcW w:w="1092" w:type="dxa"/>
          </w:tcPr>
          <w:p w14:paraId="4B3446CB" w14:textId="77777777" w:rsidR="00200AE9" w:rsidRPr="00E66A9B" w:rsidRDefault="00200AE9" w:rsidP="00200AE9">
            <w:pPr>
              <w:spacing w:after="5" w:line="248" w:lineRule="auto"/>
              <w:ind w:firstLine="0"/>
              <w:rPr>
                <w:rFonts w:cs="Arial"/>
              </w:rPr>
            </w:pPr>
          </w:p>
        </w:tc>
      </w:tr>
      <w:tr w:rsidR="00200AE9" w:rsidRPr="00E66A9B" w14:paraId="3097E283" w14:textId="77777777" w:rsidTr="0071765E">
        <w:tc>
          <w:tcPr>
            <w:tcW w:w="1066" w:type="dxa"/>
          </w:tcPr>
          <w:p w14:paraId="56D69A49" w14:textId="1FC8BB32" w:rsidR="00200AE9" w:rsidRDefault="00200AE9" w:rsidP="00200AE9">
            <w:pPr>
              <w:spacing w:after="5" w:line="248" w:lineRule="auto"/>
              <w:ind w:firstLine="0"/>
              <w:rPr>
                <w:rFonts w:cs="Arial"/>
              </w:rPr>
            </w:pPr>
            <w:r>
              <w:rPr>
                <w:rFonts w:cs="Arial"/>
              </w:rPr>
              <w:t>19.</w:t>
            </w:r>
          </w:p>
        </w:tc>
        <w:tc>
          <w:tcPr>
            <w:tcW w:w="4217" w:type="dxa"/>
          </w:tcPr>
          <w:p w14:paraId="01E9D3E4" w14:textId="1D94A565" w:rsidR="00200AE9" w:rsidRPr="00E66A9B" w:rsidRDefault="00200AE9" w:rsidP="00200AE9">
            <w:pPr>
              <w:spacing w:after="5" w:line="248" w:lineRule="auto"/>
              <w:ind w:firstLine="0"/>
              <w:jc w:val="left"/>
              <w:rPr>
                <w:rFonts w:cs="Arial"/>
              </w:rPr>
            </w:pPr>
            <w:r w:rsidRPr="00200AE9">
              <w:rPr>
                <w:rFonts w:cs="Arial"/>
              </w:rPr>
              <w:t>Kabelis FTP Cat6</w:t>
            </w:r>
          </w:p>
        </w:tc>
        <w:tc>
          <w:tcPr>
            <w:tcW w:w="1239" w:type="dxa"/>
          </w:tcPr>
          <w:p w14:paraId="02727E7D" w14:textId="34DC2FB8" w:rsidR="00200AE9" w:rsidRPr="00E66A9B" w:rsidRDefault="00200AE9" w:rsidP="00200AE9">
            <w:pPr>
              <w:spacing w:after="5" w:line="248" w:lineRule="auto"/>
              <w:ind w:firstLine="0"/>
              <w:rPr>
                <w:rFonts w:cs="Arial"/>
              </w:rPr>
            </w:pPr>
            <w:r w:rsidRPr="002A7CFA">
              <w:t>T.S.2.3.</w:t>
            </w:r>
            <w:r w:rsidR="00D81D27">
              <w:t>4</w:t>
            </w:r>
            <w:r w:rsidRPr="002A7CFA">
              <w:t>.</w:t>
            </w:r>
          </w:p>
        </w:tc>
        <w:tc>
          <w:tcPr>
            <w:tcW w:w="849" w:type="dxa"/>
          </w:tcPr>
          <w:p w14:paraId="7D6B3EC6" w14:textId="27A803C2" w:rsidR="00200AE9" w:rsidRPr="00E66A9B" w:rsidRDefault="00200AE9" w:rsidP="00200AE9">
            <w:pPr>
              <w:spacing w:after="5" w:line="248" w:lineRule="auto"/>
              <w:ind w:firstLine="0"/>
              <w:rPr>
                <w:rFonts w:cs="Arial"/>
              </w:rPr>
            </w:pPr>
            <w:r w:rsidRPr="002A7CFA">
              <w:t>m</w:t>
            </w:r>
          </w:p>
        </w:tc>
        <w:tc>
          <w:tcPr>
            <w:tcW w:w="848" w:type="dxa"/>
          </w:tcPr>
          <w:p w14:paraId="16544011" w14:textId="401C2887" w:rsidR="00200AE9" w:rsidRPr="00E66A9B" w:rsidRDefault="00200AE9" w:rsidP="00200AE9">
            <w:pPr>
              <w:spacing w:after="5" w:line="248" w:lineRule="auto"/>
              <w:ind w:firstLine="0"/>
              <w:jc w:val="center"/>
              <w:rPr>
                <w:rFonts w:cs="Arial"/>
              </w:rPr>
            </w:pPr>
            <w:r>
              <w:t>120</w:t>
            </w:r>
          </w:p>
        </w:tc>
        <w:tc>
          <w:tcPr>
            <w:tcW w:w="1092" w:type="dxa"/>
          </w:tcPr>
          <w:p w14:paraId="392A8E0A" w14:textId="77777777" w:rsidR="00200AE9" w:rsidRPr="00E66A9B" w:rsidRDefault="00200AE9" w:rsidP="00200AE9">
            <w:pPr>
              <w:spacing w:after="5" w:line="248" w:lineRule="auto"/>
              <w:ind w:firstLine="0"/>
              <w:rPr>
                <w:rFonts w:cs="Arial"/>
              </w:rPr>
            </w:pPr>
          </w:p>
        </w:tc>
      </w:tr>
      <w:tr w:rsidR="00200AE9" w:rsidRPr="00E66A9B" w14:paraId="478C3DA0" w14:textId="77777777" w:rsidTr="0071765E">
        <w:tc>
          <w:tcPr>
            <w:tcW w:w="1066" w:type="dxa"/>
          </w:tcPr>
          <w:p w14:paraId="12ACC13B" w14:textId="2560B00A" w:rsidR="00200AE9" w:rsidRDefault="00200AE9" w:rsidP="00200AE9">
            <w:pPr>
              <w:spacing w:after="5" w:line="248" w:lineRule="auto"/>
              <w:ind w:firstLine="0"/>
              <w:rPr>
                <w:rFonts w:cs="Arial"/>
              </w:rPr>
            </w:pPr>
            <w:r>
              <w:rPr>
                <w:rFonts w:cs="Arial"/>
              </w:rPr>
              <w:t>20.</w:t>
            </w:r>
          </w:p>
        </w:tc>
        <w:tc>
          <w:tcPr>
            <w:tcW w:w="4217" w:type="dxa"/>
          </w:tcPr>
          <w:p w14:paraId="087DABE2" w14:textId="2A496D7E" w:rsidR="00200AE9" w:rsidRPr="00E66A9B" w:rsidRDefault="00200AE9" w:rsidP="00200AE9">
            <w:pPr>
              <w:spacing w:after="5" w:line="248" w:lineRule="auto"/>
              <w:ind w:firstLine="0"/>
              <w:jc w:val="left"/>
              <w:rPr>
                <w:rFonts w:cs="Arial"/>
              </w:rPr>
            </w:pPr>
            <w:r>
              <w:rPr>
                <w:rFonts w:cs="Arial"/>
              </w:rPr>
              <w:t xml:space="preserve">Plastikinis vamzdis </w:t>
            </w:r>
          </w:p>
        </w:tc>
        <w:tc>
          <w:tcPr>
            <w:tcW w:w="1239" w:type="dxa"/>
          </w:tcPr>
          <w:p w14:paraId="5837C076" w14:textId="3E0BE9DA" w:rsidR="00200AE9" w:rsidRPr="00E66A9B" w:rsidRDefault="00200AE9" w:rsidP="00200AE9">
            <w:pPr>
              <w:spacing w:after="5" w:line="248" w:lineRule="auto"/>
              <w:ind w:firstLine="0"/>
              <w:rPr>
                <w:rFonts w:cs="Arial"/>
              </w:rPr>
            </w:pPr>
            <w:r w:rsidRPr="00C47746">
              <w:t>T.S.2.3.</w:t>
            </w:r>
            <w:r w:rsidR="00D81D27">
              <w:t>7</w:t>
            </w:r>
            <w:r w:rsidRPr="00C47746">
              <w:t>.</w:t>
            </w:r>
          </w:p>
        </w:tc>
        <w:tc>
          <w:tcPr>
            <w:tcW w:w="849" w:type="dxa"/>
          </w:tcPr>
          <w:p w14:paraId="6DDF5405" w14:textId="63EC667A" w:rsidR="00200AE9" w:rsidRPr="00E66A9B" w:rsidRDefault="00200AE9" w:rsidP="00200AE9">
            <w:pPr>
              <w:spacing w:after="5" w:line="248" w:lineRule="auto"/>
              <w:ind w:firstLine="0"/>
              <w:rPr>
                <w:rFonts w:cs="Arial"/>
              </w:rPr>
            </w:pPr>
            <w:r w:rsidRPr="00C47746">
              <w:t>m</w:t>
            </w:r>
          </w:p>
        </w:tc>
        <w:tc>
          <w:tcPr>
            <w:tcW w:w="848" w:type="dxa"/>
          </w:tcPr>
          <w:p w14:paraId="2BA725E6" w14:textId="10353C38" w:rsidR="00200AE9" w:rsidRPr="00E66A9B" w:rsidRDefault="00200AE9" w:rsidP="00200AE9">
            <w:pPr>
              <w:spacing w:after="5" w:line="248" w:lineRule="auto"/>
              <w:ind w:firstLine="0"/>
              <w:jc w:val="center"/>
              <w:rPr>
                <w:rFonts w:cs="Arial"/>
              </w:rPr>
            </w:pPr>
            <w:r>
              <w:rPr>
                <w:rFonts w:cs="Arial"/>
              </w:rPr>
              <w:t>3000</w:t>
            </w:r>
          </w:p>
        </w:tc>
        <w:tc>
          <w:tcPr>
            <w:tcW w:w="1092" w:type="dxa"/>
          </w:tcPr>
          <w:p w14:paraId="4665B98D" w14:textId="77777777" w:rsidR="00200AE9" w:rsidRPr="00E66A9B" w:rsidRDefault="00200AE9" w:rsidP="00200AE9">
            <w:pPr>
              <w:spacing w:after="5" w:line="248" w:lineRule="auto"/>
              <w:ind w:firstLine="0"/>
              <w:rPr>
                <w:rFonts w:cs="Arial"/>
              </w:rPr>
            </w:pPr>
          </w:p>
        </w:tc>
      </w:tr>
      <w:tr w:rsidR="00200AE9" w:rsidRPr="00E66A9B" w14:paraId="0B1037F7" w14:textId="77777777" w:rsidTr="0071765E">
        <w:tc>
          <w:tcPr>
            <w:tcW w:w="1066" w:type="dxa"/>
          </w:tcPr>
          <w:p w14:paraId="7C5762D3" w14:textId="61DA0202" w:rsidR="00200AE9" w:rsidRDefault="00200AE9" w:rsidP="00200AE9">
            <w:pPr>
              <w:spacing w:after="5" w:line="248" w:lineRule="auto"/>
              <w:ind w:firstLine="0"/>
              <w:rPr>
                <w:rFonts w:cs="Arial"/>
              </w:rPr>
            </w:pPr>
            <w:r>
              <w:rPr>
                <w:rFonts w:cs="Arial"/>
              </w:rPr>
              <w:t>21.</w:t>
            </w:r>
          </w:p>
        </w:tc>
        <w:tc>
          <w:tcPr>
            <w:tcW w:w="4217" w:type="dxa"/>
          </w:tcPr>
          <w:p w14:paraId="3F772B5E" w14:textId="2E49592D" w:rsidR="00200AE9" w:rsidRPr="00E66A9B" w:rsidRDefault="00200AE9" w:rsidP="00200AE9">
            <w:pPr>
              <w:spacing w:after="5" w:line="248" w:lineRule="auto"/>
              <w:ind w:firstLine="0"/>
              <w:jc w:val="left"/>
              <w:rPr>
                <w:rFonts w:cs="Arial"/>
              </w:rPr>
            </w:pPr>
            <w:r>
              <w:rPr>
                <w:rFonts w:cs="Arial"/>
              </w:rPr>
              <w:t>Papildomos montažinės medžiagos</w:t>
            </w:r>
          </w:p>
        </w:tc>
        <w:tc>
          <w:tcPr>
            <w:tcW w:w="1239" w:type="dxa"/>
          </w:tcPr>
          <w:p w14:paraId="59C79295" w14:textId="6C76CD3B" w:rsidR="00200AE9" w:rsidRPr="00E66A9B" w:rsidRDefault="00200AE9" w:rsidP="00200AE9">
            <w:pPr>
              <w:spacing w:after="5" w:line="248" w:lineRule="auto"/>
              <w:ind w:firstLine="0"/>
              <w:rPr>
                <w:rFonts w:cs="Arial"/>
              </w:rPr>
            </w:pPr>
            <w:r w:rsidRPr="006F6CDC">
              <w:rPr>
                <w:rFonts w:cs="Arial"/>
              </w:rPr>
              <w:t>T.S.2.3.</w:t>
            </w:r>
            <w:r w:rsidR="00D81D27">
              <w:rPr>
                <w:rFonts w:cs="Arial"/>
              </w:rPr>
              <w:t>8</w:t>
            </w:r>
            <w:r w:rsidRPr="006F6CDC">
              <w:rPr>
                <w:rFonts w:cs="Arial"/>
              </w:rPr>
              <w:t>.</w:t>
            </w:r>
          </w:p>
        </w:tc>
        <w:tc>
          <w:tcPr>
            <w:tcW w:w="849" w:type="dxa"/>
          </w:tcPr>
          <w:p w14:paraId="584F4B60" w14:textId="3AF20B71" w:rsidR="00200AE9" w:rsidRPr="00E66A9B" w:rsidRDefault="00200AE9" w:rsidP="00200AE9">
            <w:pPr>
              <w:spacing w:after="5" w:line="248" w:lineRule="auto"/>
              <w:ind w:firstLine="0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kompl</w:t>
            </w:r>
            <w:proofErr w:type="spellEnd"/>
            <w:r>
              <w:rPr>
                <w:rFonts w:cs="Arial"/>
              </w:rPr>
              <w:t>.</w:t>
            </w:r>
          </w:p>
        </w:tc>
        <w:tc>
          <w:tcPr>
            <w:tcW w:w="848" w:type="dxa"/>
          </w:tcPr>
          <w:p w14:paraId="750B7544" w14:textId="72ADD393" w:rsidR="00200AE9" w:rsidRPr="00E66A9B" w:rsidRDefault="00200AE9" w:rsidP="00200AE9">
            <w:pPr>
              <w:spacing w:after="5" w:line="248" w:lineRule="auto"/>
              <w:ind w:firstLine="0"/>
              <w:jc w:val="center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1092" w:type="dxa"/>
          </w:tcPr>
          <w:p w14:paraId="539EB846" w14:textId="77777777" w:rsidR="00200AE9" w:rsidRPr="00E66A9B" w:rsidRDefault="00200AE9" w:rsidP="00200AE9">
            <w:pPr>
              <w:spacing w:after="5" w:line="248" w:lineRule="auto"/>
              <w:ind w:firstLine="0"/>
              <w:rPr>
                <w:rFonts w:cs="Arial"/>
              </w:rPr>
            </w:pPr>
          </w:p>
        </w:tc>
      </w:tr>
      <w:tr w:rsidR="00D81D27" w:rsidRPr="00E66A9B" w14:paraId="5CCCC461" w14:textId="77777777" w:rsidTr="0071765E">
        <w:tc>
          <w:tcPr>
            <w:tcW w:w="1066" w:type="dxa"/>
          </w:tcPr>
          <w:p w14:paraId="427F08CA" w14:textId="4905BF86" w:rsidR="00D81D27" w:rsidRDefault="00D81D27" w:rsidP="00D81D27">
            <w:pPr>
              <w:spacing w:after="5" w:line="248" w:lineRule="auto"/>
              <w:ind w:firstLine="0"/>
              <w:rPr>
                <w:rFonts w:cs="Arial"/>
              </w:rPr>
            </w:pPr>
            <w:r>
              <w:rPr>
                <w:rFonts w:cs="Arial"/>
              </w:rPr>
              <w:t>22.</w:t>
            </w:r>
          </w:p>
        </w:tc>
        <w:tc>
          <w:tcPr>
            <w:tcW w:w="4217" w:type="dxa"/>
          </w:tcPr>
          <w:p w14:paraId="1E80F385" w14:textId="748E26F6" w:rsidR="00D81D27" w:rsidRDefault="00D81D27" w:rsidP="00D81D27">
            <w:pPr>
              <w:spacing w:after="5" w:line="248" w:lineRule="auto"/>
              <w:ind w:firstLine="0"/>
              <w:jc w:val="left"/>
              <w:rPr>
                <w:rFonts w:cs="Arial"/>
              </w:rPr>
            </w:pPr>
            <w:r>
              <w:rPr>
                <w:rFonts w:cs="Arial"/>
              </w:rPr>
              <w:t>Montavimo darbai</w:t>
            </w:r>
          </w:p>
        </w:tc>
        <w:tc>
          <w:tcPr>
            <w:tcW w:w="1239" w:type="dxa"/>
          </w:tcPr>
          <w:p w14:paraId="540AE964" w14:textId="26A55985" w:rsidR="00D81D27" w:rsidRPr="006F6CDC" w:rsidRDefault="00D81D27" w:rsidP="00D81D27">
            <w:pPr>
              <w:spacing w:after="5" w:line="248" w:lineRule="auto"/>
              <w:ind w:firstLine="0"/>
              <w:rPr>
                <w:rFonts w:cs="Arial"/>
              </w:rPr>
            </w:pPr>
            <w:r w:rsidRPr="006F6CDC">
              <w:rPr>
                <w:rFonts w:cs="Arial"/>
              </w:rPr>
              <w:t>T.S.2.</w:t>
            </w:r>
            <w:r>
              <w:rPr>
                <w:rFonts w:cs="Arial"/>
              </w:rPr>
              <w:t>4</w:t>
            </w:r>
            <w:r w:rsidRPr="006F6CDC">
              <w:rPr>
                <w:rFonts w:cs="Arial"/>
              </w:rPr>
              <w:t>.</w:t>
            </w:r>
          </w:p>
        </w:tc>
        <w:tc>
          <w:tcPr>
            <w:tcW w:w="849" w:type="dxa"/>
          </w:tcPr>
          <w:p w14:paraId="41A88462" w14:textId="30681238" w:rsidR="00D81D27" w:rsidRDefault="00D81D27" w:rsidP="00D81D27">
            <w:pPr>
              <w:spacing w:after="5" w:line="248" w:lineRule="auto"/>
              <w:ind w:firstLine="0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kompl</w:t>
            </w:r>
            <w:proofErr w:type="spellEnd"/>
            <w:r>
              <w:rPr>
                <w:rFonts w:cs="Arial"/>
              </w:rPr>
              <w:t>.</w:t>
            </w:r>
          </w:p>
        </w:tc>
        <w:tc>
          <w:tcPr>
            <w:tcW w:w="848" w:type="dxa"/>
          </w:tcPr>
          <w:p w14:paraId="78EB8262" w14:textId="238FAC16" w:rsidR="00D81D27" w:rsidRDefault="00D81D27" w:rsidP="00D81D27">
            <w:pPr>
              <w:spacing w:after="5" w:line="248" w:lineRule="auto"/>
              <w:ind w:firstLine="0"/>
              <w:jc w:val="center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1092" w:type="dxa"/>
          </w:tcPr>
          <w:p w14:paraId="7DF5E12F" w14:textId="77777777" w:rsidR="00D81D27" w:rsidRPr="00E66A9B" w:rsidRDefault="00D81D27" w:rsidP="00D81D27">
            <w:pPr>
              <w:spacing w:after="5" w:line="248" w:lineRule="auto"/>
              <w:ind w:firstLine="0"/>
              <w:rPr>
                <w:rFonts w:cs="Arial"/>
              </w:rPr>
            </w:pPr>
          </w:p>
        </w:tc>
      </w:tr>
    </w:tbl>
    <w:p w14:paraId="11B17108" w14:textId="77777777" w:rsidR="00E66A9B" w:rsidRPr="00E66A9B" w:rsidRDefault="00E66A9B" w:rsidP="00BF41DF">
      <w:pPr>
        <w:spacing w:after="5" w:line="248" w:lineRule="auto"/>
        <w:ind w:firstLine="0"/>
        <w:rPr>
          <w:rFonts w:cs="Arial"/>
        </w:rPr>
      </w:pPr>
    </w:p>
    <w:p w14:paraId="35FBE664" w14:textId="77777777" w:rsidR="00E66A9B" w:rsidRPr="00E66A9B" w:rsidRDefault="00E66A9B" w:rsidP="00E66A9B">
      <w:pPr>
        <w:rPr>
          <w:rFonts w:cs="Arial"/>
        </w:rPr>
      </w:pPr>
    </w:p>
    <w:p w14:paraId="0AA3A1A5" w14:textId="77777777" w:rsidR="00E66A9B" w:rsidRPr="00E66A9B" w:rsidRDefault="00E66A9B" w:rsidP="00E66A9B">
      <w:pPr>
        <w:rPr>
          <w:rFonts w:cs="Arial"/>
        </w:rPr>
      </w:pPr>
    </w:p>
    <w:p w14:paraId="4AD2B838" w14:textId="77777777" w:rsidR="00E66A9B" w:rsidRPr="00E66A9B" w:rsidRDefault="00E66A9B" w:rsidP="00E66A9B">
      <w:pPr>
        <w:rPr>
          <w:rFonts w:cs="Arial"/>
        </w:rPr>
      </w:pPr>
    </w:p>
    <w:p w14:paraId="32275C4D" w14:textId="77777777" w:rsidR="00E66A9B" w:rsidRPr="00E66A9B" w:rsidRDefault="00E66A9B" w:rsidP="00E66A9B">
      <w:pPr>
        <w:rPr>
          <w:rFonts w:cs="Arial"/>
        </w:rPr>
      </w:pPr>
    </w:p>
    <w:p w14:paraId="2165A016" w14:textId="77777777" w:rsidR="00E66A9B" w:rsidRPr="00E66A9B" w:rsidRDefault="00E66A9B" w:rsidP="00E66A9B">
      <w:pPr>
        <w:rPr>
          <w:rFonts w:cs="Arial"/>
        </w:rPr>
      </w:pPr>
    </w:p>
    <w:p w14:paraId="73EBDFA3" w14:textId="77777777" w:rsidR="00E66A9B" w:rsidRPr="00E66A9B" w:rsidRDefault="00E66A9B" w:rsidP="00E66A9B">
      <w:pPr>
        <w:rPr>
          <w:rFonts w:cs="Arial"/>
        </w:rPr>
      </w:pPr>
    </w:p>
    <w:p w14:paraId="0C686543" w14:textId="77777777" w:rsidR="00E66A9B" w:rsidRPr="00E66A9B" w:rsidRDefault="00E66A9B" w:rsidP="00E66A9B">
      <w:pPr>
        <w:rPr>
          <w:rFonts w:cs="Arial"/>
        </w:rPr>
      </w:pPr>
    </w:p>
    <w:p w14:paraId="7FBCE5CF" w14:textId="77777777" w:rsidR="00E66A9B" w:rsidRPr="00E66A9B" w:rsidRDefault="00E66A9B" w:rsidP="00E66A9B">
      <w:pPr>
        <w:rPr>
          <w:rFonts w:cs="Arial"/>
        </w:rPr>
      </w:pPr>
    </w:p>
    <w:p w14:paraId="1BA69CDC" w14:textId="77777777" w:rsidR="00E66A9B" w:rsidRPr="00E66A9B" w:rsidRDefault="00E66A9B" w:rsidP="00E66A9B">
      <w:pPr>
        <w:rPr>
          <w:rFonts w:cs="Arial"/>
        </w:rPr>
      </w:pPr>
    </w:p>
    <w:p w14:paraId="5CC9D8F5" w14:textId="77777777" w:rsidR="00E66A9B" w:rsidRPr="00E66A9B" w:rsidRDefault="00E66A9B" w:rsidP="00BF41DF">
      <w:pPr>
        <w:spacing w:after="5" w:line="248" w:lineRule="auto"/>
        <w:ind w:firstLine="0"/>
        <w:rPr>
          <w:rFonts w:cs="Arial"/>
        </w:rPr>
      </w:pPr>
    </w:p>
    <w:p w14:paraId="6260CB85" w14:textId="77777777" w:rsidR="00E66A9B" w:rsidRPr="00E66A9B" w:rsidRDefault="00E66A9B" w:rsidP="00BF41DF">
      <w:pPr>
        <w:spacing w:after="5" w:line="248" w:lineRule="auto"/>
        <w:ind w:firstLine="0"/>
        <w:rPr>
          <w:rFonts w:cs="Arial"/>
        </w:rPr>
      </w:pPr>
    </w:p>
    <w:p w14:paraId="01DF3DC7" w14:textId="77777777" w:rsidR="00E66A9B" w:rsidRPr="00E66A9B" w:rsidRDefault="00E66A9B" w:rsidP="00BF41DF">
      <w:pPr>
        <w:spacing w:after="5" w:line="248" w:lineRule="auto"/>
        <w:ind w:firstLine="0"/>
        <w:rPr>
          <w:rFonts w:cs="Arial"/>
        </w:rPr>
      </w:pPr>
    </w:p>
    <w:p w14:paraId="1BE3BDD4" w14:textId="366CAABF" w:rsidR="00E97BCC" w:rsidRPr="00E66A9B" w:rsidRDefault="00E66A9B" w:rsidP="00BF41DF">
      <w:pPr>
        <w:spacing w:after="5" w:line="248" w:lineRule="auto"/>
        <w:ind w:firstLine="0"/>
        <w:rPr>
          <w:rFonts w:cs="Arial"/>
        </w:rPr>
      </w:pPr>
      <w:r w:rsidRPr="00E66A9B">
        <w:rPr>
          <w:rFonts w:cs="Arial"/>
        </w:rPr>
        <w:br w:type="textWrapping" w:clear="all"/>
      </w:r>
    </w:p>
    <w:p w14:paraId="002A5D5C" w14:textId="77777777" w:rsidR="00E97BCC" w:rsidRDefault="00E97BCC" w:rsidP="00BF41DF">
      <w:pPr>
        <w:spacing w:after="5" w:line="248" w:lineRule="auto"/>
        <w:ind w:firstLine="0"/>
        <w:rPr>
          <w:rFonts w:cs="Arial"/>
        </w:rPr>
        <w:sectPr w:rsidR="00E97BCC" w:rsidSect="00DF07FB">
          <w:headerReference w:type="default" r:id="rId11"/>
          <w:footerReference w:type="default" r:id="rId12"/>
          <w:headerReference w:type="first" r:id="rId13"/>
          <w:footerReference w:type="first" r:id="rId14"/>
          <w:pgSz w:w="11906" w:h="16838" w:code="9"/>
          <w:pgMar w:top="1134" w:right="680" w:bottom="680" w:left="1134" w:header="567" w:footer="284" w:gutter="0"/>
          <w:pgNumType w:start="1"/>
          <w:cols w:space="1296"/>
          <w:titlePg/>
          <w:docGrid w:linePitch="299"/>
        </w:sectPr>
      </w:pPr>
    </w:p>
    <w:p w14:paraId="7721B589" w14:textId="77777777" w:rsidR="00BF0ADF" w:rsidRPr="004A018E" w:rsidRDefault="00BF0ADF" w:rsidP="00E9475C">
      <w:pPr>
        <w:suppressAutoHyphens w:val="0"/>
        <w:autoSpaceDN/>
        <w:spacing w:before="0" w:after="0"/>
        <w:ind w:right="-2" w:firstLine="0"/>
        <w:textAlignment w:val="auto"/>
        <w:rPr>
          <w:rFonts w:cs="Arial"/>
          <w:b/>
          <w:bCs/>
          <w:caps/>
          <w:sz w:val="40"/>
          <w:szCs w:val="40"/>
        </w:rPr>
      </w:pPr>
    </w:p>
    <w:sectPr w:rsidR="00BF0ADF" w:rsidRPr="004A018E" w:rsidSect="000556BE">
      <w:headerReference w:type="first" r:id="rId15"/>
      <w:footerReference w:type="first" r:id="rId16"/>
      <w:pgSz w:w="11906" w:h="16838" w:code="9"/>
      <w:pgMar w:top="2268" w:right="991" w:bottom="680" w:left="1134" w:header="567" w:footer="284" w:gutter="0"/>
      <w:cols w:space="1296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64B03E" w14:textId="77777777" w:rsidR="00C70F1E" w:rsidRDefault="00C70F1E">
      <w:r>
        <w:separator/>
      </w:r>
    </w:p>
  </w:endnote>
  <w:endnote w:type="continuationSeparator" w:id="0">
    <w:p w14:paraId="3A199BD1" w14:textId="77777777" w:rsidR="00C70F1E" w:rsidRDefault="00C70F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LT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imes Roman">
    <w:altName w:val="Times New Roman"/>
    <w:charset w:val="00"/>
    <w:family w:val="auto"/>
    <w:pitch w:val="variable"/>
    <w:sig w:usb0="E00002FF" w:usb1="5000205A" w:usb2="00000000" w:usb3="00000000" w:csb0="0000019F" w:csb1="00000000"/>
  </w:font>
  <w:font w:name="MyriadPro-Regular">
    <w:altName w:val="Times New Roman"/>
    <w:panose1 w:val="020B0503030403020204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jc w:val="right"/>
      <w:tblLayout w:type="fixed"/>
      <w:tblCellMar>
        <w:top w:w="55" w:type="dxa"/>
        <w:bottom w:w="55" w:type="dxa"/>
      </w:tblCellMar>
      <w:tblLook w:val="0000" w:firstRow="0" w:lastRow="0" w:firstColumn="0" w:lastColumn="0" w:noHBand="0" w:noVBand="0"/>
    </w:tblPr>
    <w:tblGrid>
      <w:gridCol w:w="2891"/>
      <w:gridCol w:w="714"/>
      <w:gridCol w:w="850"/>
      <w:gridCol w:w="716"/>
    </w:tblGrid>
    <w:tr w:rsidR="00282ADA" w:rsidRPr="00EC1249" w14:paraId="0D0D7476" w14:textId="77777777" w:rsidTr="004E7910">
      <w:trPr>
        <w:jc w:val="right"/>
      </w:trPr>
      <w:tc>
        <w:tcPr>
          <w:tcW w:w="2891" w:type="dxa"/>
          <w:vMerge w:val="restart"/>
          <w:tcBorders>
            <w:top w:val="single" w:sz="1" w:space="0" w:color="000000"/>
            <w:left w:val="single" w:sz="1" w:space="0" w:color="000000"/>
          </w:tcBorders>
          <w:vAlign w:val="center"/>
        </w:tcPr>
        <w:p w14:paraId="2751C619" w14:textId="0806DB3E" w:rsidR="00282ADA" w:rsidRPr="00EC1249" w:rsidRDefault="001A49D1" w:rsidP="00315B9B">
          <w:pPr>
            <w:pStyle w:val="Lenteles"/>
            <w:rPr>
              <w:sz w:val="16"/>
            </w:rPr>
          </w:pPr>
          <w:r>
            <w:fldChar w:fldCharType="begin"/>
          </w:r>
          <w:r>
            <w:instrText xml:space="preserve"> DOCPROPERTY  "Projekto numeris"  \* MERGEFORMAT </w:instrText>
          </w:r>
          <w:r>
            <w:fldChar w:fldCharType="separate"/>
          </w:r>
          <w:r w:rsidR="00AD64CF" w:rsidRPr="00AD64CF">
            <w:rPr>
              <w:sz w:val="16"/>
              <w:szCs w:val="12"/>
            </w:rPr>
            <w:t>2L202405</w:t>
          </w:r>
          <w:r>
            <w:rPr>
              <w:sz w:val="16"/>
              <w:szCs w:val="12"/>
            </w:rPr>
            <w:fldChar w:fldCharType="end"/>
          </w:r>
          <w:r w:rsidR="00282ADA" w:rsidRPr="007A0241">
            <w:rPr>
              <w:sz w:val="16"/>
              <w:szCs w:val="12"/>
            </w:rPr>
            <w:t>-</w:t>
          </w:r>
          <w:r w:rsidR="00357BDE">
            <w:rPr>
              <w:sz w:val="16"/>
              <w:szCs w:val="12"/>
            </w:rPr>
            <w:t>TDP-</w:t>
          </w:r>
          <w:r w:rsidR="00F90BF9">
            <w:rPr>
              <w:sz w:val="16"/>
              <w:szCs w:val="12"/>
            </w:rPr>
            <w:t>GSS</w:t>
          </w:r>
          <w:r w:rsidR="00282ADA" w:rsidRPr="007A0241">
            <w:rPr>
              <w:sz w:val="16"/>
              <w:szCs w:val="12"/>
            </w:rPr>
            <w:t>-</w:t>
          </w:r>
          <w:r w:rsidR="00E97BCC">
            <w:rPr>
              <w:sz w:val="16"/>
              <w:szCs w:val="12"/>
            </w:rPr>
            <w:t>SŽ</w:t>
          </w:r>
        </w:p>
      </w:tc>
      <w:tc>
        <w:tcPr>
          <w:tcW w:w="714" w:type="dxa"/>
          <w:tcBorders>
            <w:top w:val="single" w:sz="1" w:space="0" w:color="000000"/>
            <w:left w:val="single" w:sz="1" w:space="0" w:color="000000"/>
            <w:bottom w:val="single" w:sz="1" w:space="0" w:color="000000"/>
          </w:tcBorders>
          <w:vAlign w:val="center"/>
        </w:tcPr>
        <w:p w14:paraId="07297D69" w14:textId="77777777" w:rsidR="00282ADA" w:rsidRPr="00EC1249" w:rsidRDefault="00282ADA" w:rsidP="00315B9B">
          <w:pPr>
            <w:pStyle w:val="Lenteles"/>
            <w:rPr>
              <w:sz w:val="16"/>
            </w:rPr>
          </w:pPr>
          <w:r w:rsidRPr="00EC1249">
            <w:rPr>
              <w:sz w:val="16"/>
            </w:rPr>
            <w:t>Lapas</w:t>
          </w:r>
        </w:p>
      </w:tc>
      <w:tc>
        <w:tcPr>
          <w:tcW w:w="850" w:type="dxa"/>
          <w:tcBorders>
            <w:top w:val="single" w:sz="1" w:space="0" w:color="000000"/>
            <w:left w:val="single" w:sz="1" w:space="0" w:color="000000"/>
            <w:bottom w:val="single" w:sz="1" w:space="0" w:color="000000"/>
          </w:tcBorders>
          <w:vAlign w:val="center"/>
        </w:tcPr>
        <w:p w14:paraId="5DBCCDD4" w14:textId="77777777" w:rsidR="00282ADA" w:rsidRPr="00EC1249" w:rsidRDefault="00282ADA" w:rsidP="00315B9B">
          <w:pPr>
            <w:pStyle w:val="Lenteles"/>
            <w:rPr>
              <w:sz w:val="16"/>
            </w:rPr>
          </w:pPr>
          <w:r w:rsidRPr="00EC1249">
            <w:rPr>
              <w:sz w:val="16"/>
            </w:rPr>
            <w:t>Lapų</w:t>
          </w:r>
        </w:p>
      </w:tc>
      <w:tc>
        <w:tcPr>
          <w:tcW w:w="716" w:type="dxa"/>
          <w:tcBorders>
            <w:top w:val="single" w:sz="1" w:space="0" w:color="000000"/>
            <w:left w:val="single" w:sz="1" w:space="0" w:color="000000"/>
            <w:bottom w:val="single" w:sz="1" w:space="0" w:color="000000"/>
            <w:right w:val="single" w:sz="1" w:space="0" w:color="000000"/>
          </w:tcBorders>
          <w:vAlign w:val="center"/>
        </w:tcPr>
        <w:p w14:paraId="2F31300F" w14:textId="77777777" w:rsidR="00282ADA" w:rsidRPr="00EC1249" w:rsidRDefault="00282ADA" w:rsidP="00315B9B">
          <w:pPr>
            <w:pStyle w:val="Lenteles"/>
            <w:rPr>
              <w:sz w:val="16"/>
            </w:rPr>
          </w:pPr>
          <w:r w:rsidRPr="00EC1249">
            <w:rPr>
              <w:sz w:val="16"/>
            </w:rPr>
            <w:t>Laida</w:t>
          </w:r>
        </w:p>
      </w:tc>
    </w:tr>
    <w:tr w:rsidR="00282ADA" w:rsidRPr="00EC1249" w14:paraId="5EF5BE85" w14:textId="77777777" w:rsidTr="004E7910">
      <w:trPr>
        <w:jc w:val="right"/>
      </w:trPr>
      <w:tc>
        <w:tcPr>
          <w:tcW w:w="2891" w:type="dxa"/>
          <w:vMerge/>
          <w:tcBorders>
            <w:left w:val="single" w:sz="1" w:space="0" w:color="000000"/>
            <w:bottom w:val="single" w:sz="1" w:space="0" w:color="000000"/>
          </w:tcBorders>
          <w:vAlign w:val="center"/>
        </w:tcPr>
        <w:p w14:paraId="58399182" w14:textId="77777777" w:rsidR="00282ADA" w:rsidRPr="00EC1249" w:rsidRDefault="00282ADA" w:rsidP="00315B9B">
          <w:pPr>
            <w:pStyle w:val="Lenteles"/>
            <w:rPr>
              <w:sz w:val="16"/>
            </w:rPr>
          </w:pPr>
        </w:p>
      </w:tc>
      <w:tc>
        <w:tcPr>
          <w:tcW w:w="714" w:type="dxa"/>
          <w:tcBorders>
            <w:left w:val="single" w:sz="1" w:space="0" w:color="000000"/>
            <w:bottom w:val="single" w:sz="1" w:space="0" w:color="000000"/>
          </w:tcBorders>
          <w:vAlign w:val="center"/>
        </w:tcPr>
        <w:p w14:paraId="338FFC5F" w14:textId="77777777" w:rsidR="00282ADA" w:rsidRPr="00EC1249" w:rsidRDefault="00282ADA" w:rsidP="00315B9B">
          <w:pPr>
            <w:pStyle w:val="Lenteles"/>
            <w:rPr>
              <w:sz w:val="16"/>
            </w:rPr>
          </w:pPr>
          <w:r w:rsidRPr="00EC1249">
            <w:rPr>
              <w:sz w:val="16"/>
            </w:rPr>
            <w:fldChar w:fldCharType="begin"/>
          </w:r>
          <w:r w:rsidRPr="00EC1249">
            <w:rPr>
              <w:sz w:val="16"/>
            </w:rPr>
            <w:instrText xml:space="preserve"> PAGE \*Arabic </w:instrText>
          </w:r>
          <w:r w:rsidRPr="00EC1249">
            <w:rPr>
              <w:sz w:val="16"/>
            </w:rPr>
            <w:fldChar w:fldCharType="separate"/>
          </w:r>
          <w:r w:rsidR="00B150AD">
            <w:rPr>
              <w:noProof/>
              <w:sz w:val="16"/>
            </w:rPr>
            <w:t>2</w:t>
          </w:r>
          <w:r w:rsidRPr="00EC1249">
            <w:rPr>
              <w:sz w:val="16"/>
            </w:rPr>
            <w:fldChar w:fldCharType="end"/>
          </w:r>
        </w:p>
      </w:tc>
      <w:tc>
        <w:tcPr>
          <w:tcW w:w="850" w:type="dxa"/>
          <w:tcBorders>
            <w:left w:val="single" w:sz="1" w:space="0" w:color="000000"/>
            <w:bottom w:val="single" w:sz="1" w:space="0" w:color="000000"/>
          </w:tcBorders>
          <w:vAlign w:val="center"/>
        </w:tcPr>
        <w:p w14:paraId="35D1A1AD" w14:textId="7AB56C6C" w:rsidR="00282ADA" w:rsidRPr="00EC1249" w:rsidRDefault="00D81D27" w:rsidP="00315B9B">
          <w:pPr>
            <w:pStyle w:val="Lenteles"/>
            <w:rPr>
              <w:sz w:val="16"/>
            </w:rPr>
          </w:pPr>
          <w:fldSimple w:instr=" SECTIONPAGES   \* MERGEFORMAT ">
            <w:r w:rsidR="002B2908" w:rsidRPr="002B2908">
              <w:rPr>
                <w:noProof/>
                <w:sz w:val="16"/>
              </w:rPr>
              <w:t>2</w:t>
            </w:r>
          </w:fldSimple>
        </w:p>
      </w:tc>
      <w:tc>
        <w:tcPr>
          <w:tcW w:w="716" w:type="dxa"/>
          <w:tcBorders>
            <w:left w:val="single" w:sz="1" w:space="0" w:color="000000"/>
            <w:bottom w:val="single" w:sz="1" w:space="0" w:color="000000"/>
            <w:right w:val="single" w:sz="1" w:space="0" w:color="000000"/>
          </w:tcBorders>
          <w:vAlign w:val="center"/>
        </w:tcPr>
        <w:p w14:paraId="46344988" w14:textId="75930468" w:rsidR="00282ADA" w:rsidRPr="00EC1249" w:rsidRDefault="00D40048" w:rsidP="00315B9B">
          <w:pPr>
            <w:pStyle w:val="Lenteles"/>
            <w:rPr>
              <w:sz w:val="16"/>
            </w:rPr>
          </w:pPr>
          <w:fldSimple w:instr=" DOCPROPERTY  Laida  \* MERGEFORMAT ">
            <w:r w:rsidR="00AD64CF" w:rsidRPr="00AD64CF">
              <w:rPr>
                <w:sz w:val="16"/>
                <w:szCs w:val="12"/>
              </w:rPr>
              <w:t>0</w:t>
            </w:r>
          </w:fldSimple>
        </w:p>
      </w:tc>
    </w:tr>
  </w:tbl>
  <w:p w14:paraId="149AE589" w14:textId="77777777" w:rsidR="00282ADA" w:rsidRPr="00366042" w:rsidRDefault="00282ADA" w:rsidP="00AA5354">
    <w:pPr>
      <w:pStyle w:val="Footer"/>
      <w:ind w:firstLine="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201" w:type="dxa"/>
      <w:jc w:val="center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00" w:firstRow="0" w:lastRow="0" w:firstColumn="0" w:lastColumn="0" w:noHBand="0" w:noVBand="1"/>
    </w:tblPr>
    <w:tblGrid>
      <w:gridCol w:w="965"/>
      <w:gridCol w:w="830"/>
      <w:gridCol w:w="382"/>
      <w:gridCol w:w="1879"/>
      <w:gridCol w:w="1468"/>
      <w:gridCol w:w="3259"/>
      <w:gridCol w:w="692"/>
      <w:gridCol w:w="726"/>
    </w:tblGrid>
    <w:tr w:rsidR="009F146C" w14:paraId="57E74726" w14:textId="77777777" w:rsidTr="009F146C">
      <w:trPr>
        <w:trHeight w:val="283"/>
        <w:jc w:val="center"/>
      </w:trPr>
      <w:tc>
        <w:tcPr>
          <w:tcW w:w="965" w:type="dxa"/>
          <w:vAlign w:val="center"/>
        </w:tcPr>
        <w:p w14:paraId="2B157DB2" w14:textId="77777777" w:rsidR="009F146C" w:rsidRDefault="009F146C" w:rsidP="009F146C">
          <w:pPr>
            <w:pBdr>
              <w:top w:val="nil"/>
              <w:left w:val="nil"/>
              <w:bottom w:val="nil"/>
              <w:right w:val="nil"/>
              <w:between w:val="nil"/>
            </w:pBdr>
            <w:spacing w:before="0" w:after="0" w:line="276" w:lineRule="auto"/>
            <w:ind w:firstLine="0"/>
            <w:jc w:val="center"/>
            <w:rPr>
              <w:rFonts w:eastAsia="Arial"/>
              <w:color w:val="000000"/>
              <w:sz w:val="16"/>
              <w:szCs w:val="16"/>
            </w:rPr>
          </w:pPr>
          <w:r>
            <w:rPr>
              <w:rFonts w:eastAsia="Arial"/>
              <w:color w:val="000000"/>
              <w:sz w:val="16"/>
              <w:szCs w:val="16"/>
            </w:rPr>
            <w:t>0</w:t>
          </w:r>
        </w:p>
      </w:tc>
      <w:tc>
        <w:tcPr>
          <w:tcW w:w="4559" w:type="dxa"/>
          <w:gridSpan w:val="4"/>
          <w:vAlign w:val="center"/>
        </w:tcPr>
        <w:p w14:paraId="7283E28A" w14:textId="42AD1B5D" w:rsidR="009F146C" w:rsidRPr="009F146C" w:rsidRDefault="00F82F43" w:rsidP="009F146C">
          <w:pPr>
            <w:pBdr>
              <w:top w:val="nil"/>
              <w:left w:val="nil"/>
              <w:bottom w:val="nil"/>
              <w:right w:val="nil"/>
              <w:between w:val="nil"/>
            </w:pBdr>
            <w:spacing w:before="0" w:after="0" w:line="276" w:lineRule="auto"/>
            <w:ind w:firstLine="0"/>
            <w:jc w:val="center"/>
            <w:rPr>
              <w:rFonts w:eastAsia="Arial"/>
              <w:color w:val="000000"/>
              <w:sz w:val="16"/>
              <w:szCs w:val="16"/>
            </w:rPr>
          </w:pPr>
          <w:r>
            <w:rPr>
              <w:sz w:val="16"/>
              <w:szCs w:val="16"/>
            </w:rPr>
            <w:t>202</w:t>
          </w:r>
          <w:r w:rsidR="004A018E">
            <w:rPr>
              <w:sz w:val="16"/>
              <w:szCs w:val="16"/>
            </w:rPr>
            <w:t>6</w:t>
          </w:r>
          <w:r>
            <w:rPr>
              <w:sz w:val="16"/>
              <w:szCs w:val="16"/>
            </w:rPr>
            <w:t xml:space="preserve"> 0</w:t>
          </w:r>
          <w:r w:rsidR="004A018E">
            <w:rPr>
              <w:sz w:val="16"/>
              <w:szCs w:val="16"/>
            </w:rPr>
            <w:t>3</w:t>
          </w:r>
          <w:r>
            <w:rPr>
              <w:sz w:val="16"/>
              <w:szCs w:val="16"/>
            </w:rPr>
            <w:t xml:space="preserve"> </w:t>
          </w:r>
          <w:r w:rsidR="00BF41DF">
            <w:rPr>
              <w:sz w:val="16"/>
              <w:szCs w:val="16"/>
            </w:rPr>
            <w:t>10</w:t>
          </w:r>
        </w:p>
      </w:tc>
      <w:tc>
        <w:tcPr>
          <w:tcW w:w="4677" w:type="dxa"/>
          <w:gridSpan w:val="3"/>
          <w:vAlign w:val="center"/>
        </w:tcPr>
        <w:p w14:paraId="4896AFE9" w14:textId="19287D85" w:rsidR="009F146C" w:rsidRPr="009F146C" w:rsidRDefault="00AC26F4" w:rsidP="009F146C">
          <w:pPr>
            <w:pBdr>
              <w:top w:val="nil"/>
              <w:left w:val="nil"/>
              <w:bottom w:val="nil"/>
              <w:right w:val="nil"/>
              <w:between w:val="nil"/>
            </w:pBdr>
            <w:spacing w:before="0" w:after="0" w:line="276" w:lineRule="auto"/>
            <w:ind w:firstLine="0"/>
            <w:jc w:val="center"/>
            <w:rPr>
              <w:rFonts w:eastAsia="Arial"/>
              <w:color w:val="000000"/>
              <w:sz w:val="16"/>
              <w:szCs w:val="16"/>
            </w:rPr>
          </w:pPr>
          <w:r>
            <w:rPr>
              <w:sz w:val="16"/>
              <w:szCs w:val="16"/>
            </w:rPr>
            <w:t>Techninis darbo projektas</w:t>
          </w:r>
        </w:p>
      </w:tc>
    </w:tr>
    <w:tr w:rsidR="009F146C" w14:paraId="20EE387E" w14:textId="77777777" w:rsidTr="009F146C">
      <w:trPr>
        <w:trHeight w:val="283"/>
        <w:jc w:val="center"/>
      </w:trPr>
      <w:tc>
        <w:tcPr>
          <w:tcW w:w="965" w:type="dxa"/>
          <w:vAlign w:val="center"/>
        </w:tcPr>
        <w:p w14:paraId="5EA15DE9" w14:textId="32AFA6E2" w:rsidR="009F146C" w:rsidRPr="00520495" w:rsidRDefault="00520495" w:rsidP="009F146C">
          <w:pPr>
            <w:pBdr>
              <w:top w:val="nil"/>
              <w:left w:val="nil"/>
              <w:bottom w:val="nil"/>
              <w:right w:val="nil"/>
              <w:between w:val="nil"/>
            </w:pBdr>
            <w:spacing w:before="0" w:after="0" w:line="276" w:lineRule="auto"/>
            <w:ind w:firstLine="0"/>
            <w:jc w:val="center"/>
            <w:rPr>
              <w:rFonts w:eastAsia="Arial"/>
              <w:color w:val="000000"/>
              <w:sz w:val="13"/>
              <w:szCs w:val="13"/>
            </w:rPr>
          </w:pPr>
          <w:r w:rsidRPr="00520495">
            <w:rPr>
              <w:rFonts w:eastAsia="Arial"/>
              <w:color w:val="000000"/>
              <w:sz w:val="13"/>
              <w:szCs w:val="13"/>
            </w:rPr>
            <w:t>LAIDA</w:t>
          </w:r>
        </w:p>
      </w:tc>
      <w:tc>
        <w:tcPr>
          <w:tcW w:w="4559" w:type="dxa"/>
          <w:gridSpan w:val="4"/>
          <w:vAlign w:val="center"/>
        </w:tcPr>
        <w:p w14:paraId="6F9C9D11" w14:textId="2AE71855" w:rsidR="009F146C" w:rsidRPr="00520495" w:rsidRDefault="00520495" w:rsidP="009F146C">
          <w:pPr>
            <w:pBdr>
              <w:top w:val="nil"/>
              <w:left w:val="nil"/>
              <w:bottom w:val="nil"/>
              <w:right w:val="nil"/>
              <w:between w:val="nil"/>
            </w:pBdr>
            <w:spacing w:before="0" w:after="0" w:line="276" w:lineRule="auto"/>
            <w:ind w:firstLine="0"/>
            <w:jc w:val="center"/>
            <w:rPr>
              <w:rFonts w:eastAsia="Arial"/>
              <w:color w:val="000000"/>
              <w:sz w:val="13"/>
              <w:szCs w:val="13"/>
            </w:rPr>
          </w:pPr>
          <w:r w:rsidRPr="00520495">
            <w:rPr>
              <w:rFonts w:eastAsia="Arial"/>
              <w:color w:val="000000"/>
              <w:sz w:val="13"/>
              <w:szCs w:val="13"/>
            </w:rPr>
            <w:t>IŠLEIDIMO DATA</w:t>
          </w:r>
        </w:p>
      </w:tc>
      <w:tc>
        <w:tcPr>
          <w:tcW w:w="4677" w:type="dxa"/>
          <w:gridSpan w:val="3"/>
          <w:vAlign w:val="center"/>
        </w:tcPr>
        <w:p w14:paraId="664284D1" w14:textId="7385BEA7" w:rsidR="009F146C" w:rsidRPr="00520495" w:rsidRDefault="00520495" w:rsidP="009F146C">
          <w:pPr>
            <w:pBdr>
              <w:top w:val="nil"/>
              <w:left w:val="nil"/>
              <w:bottom w:val="nil"/>
              <w:right w:val="nil"/>
              <w:between w:val="nil"/>
            </w:pBdr>
            <w:spacing w:before="0" w:after="0" w:line="276" w:lineRule="auto"/>
            <w:ind w:firstLine="0"/>
            <w:jc w:val="center"/>
            <w:rPr>
              <w:rFonts w:eastAsia="Arial"/>
              <w:color w:val="000000"/>
              <w:sz w:val="13"/>
              <w:szCs w:val="13"/>
            </w:rPr>
          </w:pPr>
          <w:r w:rsidRPr="00520495">
            <w:rPr>
              <w:rFonts w:eastAsia="Arial"/>
              <w:color w:val="000000"/>
              <w:sz w:val="13"/>
              <w:szCs w:val="13"/>
            </w:rPr>
            <w:t>LAIDOS STATUSAS, KEITIMO PRIEŽASTIS</w:t>
          </w:r>
        </w:p>
      </w:tc>
    </w:tr>
    <w:tr w:rsidR="009F146C" w14:paraId="5673F679" w14:textId="77777777" w:rsidTr="009F146C">
      <w:trPr>
        <w:trHeight w:val="842"/>
        <w:jc w:val="center"/>
      </w:trPr>
      <w:tc>
        <w:tcPr>
          <w:tcW w:w="965" w:type="dxa"/>
          <w:vAlign w:val="center"/>
        </w:tcPr>
        <w:p w14:paraId="6DFA0932" w14:textId="3994D0B8" w:rsidR="009F146C" w:rsidRPr="00520495" w:rsidRDefault="00520495" w:rsidP="009F146C">
          <w:pPr>
            <w:pBdr>
              <w:top w:val="nil"/>
              <w:left w:val="nil"/>
              <w:bottom w:val="nil"/>
              <w:right w:val="nil"/>
              <w:between w:val="nil"/>
            </w:pBdr>
            <w:spacing w:before="0" w:after="0" w:line="276" w:lineRule="auto"/>
            <w:ind w:firstLine="0"/>
            <w:jc w:val="center"/>
            <w:rPr>
              <w:rFonts w:eastAsia="Arial"/>
              <w:color w:val="000000"/>
              <w:sz w:val="13"/>
              <w:szCs w:val="13"/>
            </w:rPr>
          </w:pPr>
          <w:r w:rsidRPr="00520495">
            <w:rPr>
              <w:rFonts w:eastAsia="Arial"/>
              <w:color w:val="000000"/>
              <w:sz w:val="13"/>
              <w:szCs w:val="13"/>
            </w:rPr>
            <w:t>KVAL. PATV. DOK. NR.</w:t>
          </w:r>
        </w:p>
      </w:tc>
      <w:tc>
        <w:tcPr>
          <w:tcW w:w="1212" w:type="dxa"/>
          <w:gridSpan w:val="2"/>
          <w:tcBorders>
            <w:right w:val="nil"/>
          </w:tcBorders>
          <w:vAlign w:val="center"/>
        </w:tcPr>
        <w:p w14:paraId="2C3FB1AF" w14:textId="77777777" w:rsidR="009F146C" w:rsidRDefault="009F146C" w:rsidP="009F146C">
          <w:pPr>
            <w:pBdr>
              <w:top w:val="nil"/>
              <w:left w:val="nil"/>
              <w:bottom w:val="nil"/>
              <w:right w:val="nil"/>
              <w:between w:val="nil"/>
            </w:pBdr>
            <w:spacing w:before="40" w:after="0" w:line="276" w:lineRule="auto"/>
            <w:ind w:firstLine="0"/>
            <w:jc w:val="center"/>
            <w:rPr>
              <w:rFonts w:eastAsia="Arial"/>
              <w:color w:val="FF0000"/>
              <w:sz w:val="16"/>
              <w:szCs w:val="16"/>
            </w:rPr>
          </w:pPr>
          <w:r w:rsidRPr="00F97A5B">
            <w:rPr>
              <w:noProof/>
            </w:rPr>
            <w:drawing>
              <wp:anchor distT="0" distB="0" distL="114300" distR="114300" simplePos="0" relativeHeight="251656704" behindDoc="1" locked="0" layoutInCell="1" allowOverlap="1" wp14:anchorId="2B8AE85D" wp14:editId="0B010018">
                <wp:simplePos x="0" y="0"/>
                <wp:positionH relativeFrom="column">
                  <wp:posOffset>-76200</wp:posOffset>
                </wp:positionH>
                <wp:positionV relativeFrom="paragraph">
                  <wp:posOffset>1270</wp:posOffset>
                </wp:positionV>
                <wp:extent cx="541020" cy="539750"/>
                <wp:effectExtent l="0" t="0" r="0" b="0"/>
                <wp:wrapNone/>
                <wp:docPr id="1622428400" name="Picture 1622428400" descr="Icon&#10;&#10;Description automatically generate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7" name="Picture 7" descr="Icon&#10;&#10;Description automatically generated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41020" cy="539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3347" w:type="dxa"/>
          <w:gridSpan w:val="2"/>
          <w:tcBorders>
            <w:left w:val="nil"/>
          </w:tcBorders>
          <w:vAlign w:val="center"/>
        </w:tcPr>
        <w:p w14:paraId="6BA28C2A" w14:textId="52A5B677" w:rsidR="00784CB9" w:rsidRDefault="009F146C" w:rsidP="009F146C">
          <w:pPr>
            <w:pBdr>
              <w:top w:val="nil"/>
              <w:left w:val="nil"/>
              <w:bottom w:val="nil"/>
              <w:right w:val="nil"/>
              <w:between w:val="nil"/>
            </w:pBdr>
            <w:spacing w:before="0" w:after="0"/>
            <w:ind w:firstLine="0"/>
            <w:jc w:val="left"/>
            <w:rPr>
              <w:rFonts w:eastAsia="Arial"/>
              <w:color w:val="000000"/>
              <w:sz w:val="14"/>
              <w:szCs w:val="14"/>
            </w:rPr>
          </w:pPr>
          <w:r>
            <w:rPr>
              <w:rFonts w:eastAsia="Arial"/>
              <w:color w:val="000000"/>
              <w:sz w:val="14"/>
              <w:szCs w:val="14"/>
            </w:rPr>
            <w:t xml:space="preserve">UAB „2L </w:t>
          </w:r>
          <w:proofErr w:type="spellStart"/>
          <w:r>
            <w:rPr>
              <w:rFonts w:eastAsia="Arial"/>
              <w:color w:val="000000"/>
              <w:sz w:val="14"/>
              <w:szCs w:val="14"/>
            </w:rPr>
            <w:t>Architects</w:t>
          </w:r>
          <w:proofErr w:type="spellEnd"/>
          <w:r>
            <w:rPr>
              <w:rFonts w:eastAsia="Arial"/>
              <w:color w:val="000000"/>
              <w:sz w:val="14"/>
              <w:szCs w:val="14"/>
            </w:rPr>
            <w:t xml:space="preserve">“ įm. k. 302825424; </w:t>
          </w:r>
        </w:p>
        <w:p w14:paraId="22905D6B" w14:textId="3EB2C7AA" w:rsidR="009F146C" w:rsidRDefault="009F146C" w:rsidP="009F146C">
          <w:pPr>
            <w:pBdr>
              <w:top w:val="nil"/>
              <w:left w:val="nil"/>
              <w:bottom w:val="nil"/>
              <w:right w:val="nil"/>
              <w:between w:val="nil"/>
            </w:pBdr>
            <w:spacing w:before="0" w:after="0"/>
            <w:ind w:firstLine="0"/>
            <w:jc w:val="left"/>
            <w:rPr>
              <w:rFonts w:eastAsia="Arial"/>
              <w:color w:val="000000"/>
              <w:sz w:val="14"/>
              <w:szCs w:val="14"/>
            </w:rPr>
          </w:pPr>
          <w:r>
            <w:rPr>
              <w:rFonts w:eastAsia="Arial"/>
              <w:color w:val="000000"/>
              <w:sz w:val="14"/>
              <w:szCs w:val="14"/>
            </w:rPr>
            <w:t>Adresas: Aludarių g.</w:t>
          </w:r>
          <w:r>
            <w:rPr>
              <w:rFonts w:eastAsia="Arial"/>
              <w:color w:val="000000"/>
              <w:sz w:val="14"/>
              <w:szCs w:val="14"/>
              <w:lang w:val="en-US"/>
            </w:rPr>
            <w:t>1</w:t>
          </w:r>
          <w:r>
            <w:rPr>
              <w:rFonts w:eastAsia="Arial"/>
              <w:color w:val="000000"/>
              <w:sz w:val="14"/>
              <w:szCs w:val="14"/>
            </w:rPr>
            <w:t xml:space="preserve">, Vilnius; </w:t>
          </w:r>
          <w:r>
            <w:rPr>
              <w:rFonts w:eastAsia="Arial"/>
              <w:color w:val="000000"/>
              <w:sz w:val="14"/>
              <w:szCs w:val="14"/>
            </w:rPr>
            <w:br/>
            <w:t>Tel.: +370 695 46 175;</w:t>
          </w:r>
          <w:r>
            <w:rPr>
              <w:rFonts w:eastAsia="Arial"/>
              <w:color w:val="000000"/>
              <w:sz w:val="14"/>
              <w:szCs w:val="14"/>
            </w:rPr>
            <w:br/>
            <w:t xml:space="preserve"> info@2Larchitektai.lt</w:t>
          </w:r>
        </w:p>
      </w:tc>
      <w:tc>
        <w:tcPr>
          <w:tcW w:w="4677" w:type="dxa"/>
          <w:gridSpan w:val="3"/>
          <w:vMerge w:val="restart"/>
          <w:vAlign w:val="center"/>
        </w:tcPr>
        <w:p w14:paraId="2D77A0C8" w14:textId="49E03CD3" w:rsidR="00DD138E" w:rsidRPr="00DD138E" w:rsidRDefault="00DD138E" w:rsidP="00DD138E">
          <w:pPr>
            <w:pBdr>
              <w:top w:val="nil"/>
              <w:left w:val="nil"/>
              <w:bottom w:val="nil"/>
              <w:right w:val="nil"/>
              <w:between w:val="nil"/>
            </w:pBdr>
            <w:spacing w:before="0" w:after="0" w:line="276" w:lineRule="auto"/>
            <w:ind w:firstLine="0"/>
            <w:jc w:val="left"/>
            <w:rPr>
              <w:sz w:val="13"/>
              <w:szCs w:val="13"/>
            </w:rPr>
          </w:pPr>
          <w:r w:rsidRPr="00DD138E">
            <w:rPr>
              <w:sz w:val="13"/>
              <w:szCs w:val="13"/>
            </w:rPr>
            <w:t>STATINIO PROJEKTO PAVADINIMAS:</w:t>
          </w:r>
        </w:p>
        <w:p w14:paraId="4731C61B" w14:textId="77777777" w:rsidR="00DD138E" w:rsidRDefault="00DD138E" w:rsidP="00DD138E">
          <w:pPr>
            <w:pBdr>
              <w:top w:val="nil"/>
              <w:left w:val="nil"/>
              <w:bottom w:val="nil"/>
              <w:right w:val="nil"/>
              <w:between w:val="nil"/>
            </w:pBdr>
            <w:spacing w:before="0" w:after="0" w:line="276" w:lineRule="auto"/>
            <w:ind w:firstLine="0"/>
            <w:jc w:val="left"/>
            <w:rPr>
              <w:sz w:val="16"/>
              <w:szCs w:val="16"/>
            </w:rPr>
          </w:pPr>
        </w:p>
        <w:p w14:paraId="175C995B" w14:textId="3C7E98A3" w:rsidR="009F146C" w:rsidRPr="009F146C" w:rsidRDefault="009F146C" w:rsidP="00DD138E">
          <w:pPr>
            <w:pBdr>
              <w:top w:val="nil"/>
              <w:left w:val="nil"/>
              <w:bottom w:val="nil"/>
              <w:right w:val="nil"/>
              <w:between w:val="nil"/>
            </w:pBdr>
            <w:spacing w:before="0" w:after="0" w:line="276" w:lineRule="auto"/>
            <w:ind w:firstLine="0"/>
            <w:jc w:val="left"/>
            <w:rPr>
              <w:rFonts w:eastAsia="Arial"/>
              <w:color w:val="000000"/>
              <w:sz w:val="16"/>
              <w:szCs w:val="16"/>
            </w:rPr>
          </w:pPr>
          <w:r w:rsidRPr="009F146C">
            <w:rPr>
              <w:sz w:val="16"/>
              <w:szCs w:val="16"/>
            </w:rPr>
            <w:fldChar w:fldCharType="begin"/>
          </w:r>
          <w:r w:rsidRPr="009F146C">
            <w:rPr>
              <w:sz w:val="16"/>
              <w:szCs w:val="16"/>
            </w:rPr>
            <w:instrText xml:space="preserve"> DOCPROPERTY  "Projekto pavadinimas"  \* MERGEFORMAT </w:instrText>
          </w:r>
          <w:r w:rsidRPr="009F146C">
            <w:rPr>
              <w:sz w:val="16"/>
              <w:szCs w:val="16"/>
            </w:rPr>
            <w:fldChar w:fldCharType="separate"/>
          </w:r>
          <w:r w:rsidR="00AD64CF">
            <w:rPr>
              <w:sz w:val="16"/>
              <w:szCs w:val="16"/>
            </w:rPr>
            <w:t>Administracinių pastatų paskirties grupės, administracinės paskirties pastatų adresu Žirmūnų g. 151, Vilnius, rekonstravimo projektas</w:t>
          </w:r>
          <w:r w:rsidRPr="009F146C">
            <w:rPr>
              <w:sz w:val="16"/>
              <w:szCs w:val="16"/>
            </w:rPr>
            <w:fldChar w:fldCharType="end"/>
          </w:r>
        </w:p>
      </w:tc>
    </w:tr>
    <w:tr w:rsidR="009F146C" w14:paraId="0886EF2E" w14:textId="77777777" w:rsidTr="009F146C">
      <w:trPr>
        <w:trHeight w:val="283"/>
        <w:jc w:val="center"/>
      </w:trPr>
      <w:tc>
        <w:tcPr>
          <w:tcW w:w="965" w:type="dxa"/>
          <w:vAlign w:val="center"/>
        </w:tcPr>
        <w:p w14:paraId="39C3658F" w14:textId="15AD1143" w:rsidR="009F146C" w:rsidRPr="009F146C" w:rsidRDefault="00D40048" w:rsidP="009F146C">
          <w:pPr>
            <w:pBdr>
              <w:top w:val="nil"/>
              <w:left w:val="nil"/>
              <w:bottom w:val="nil"/>
              <w:right w:val="nil"/>
              <w:between w:val="nil"/>
            </w:pBdr>
            <w:spacing w:before="0" w:after="0"/>
            <w:ind w:firstLine="0"/>
            <w:jc w:val="center"/>
            <w:rPr>
              <w:rFonts w:eastAsia="Arial"/>
              <w:color w:val="000000"/>
              <w:sz w:val="16"/>
              <w:szCs w:val="16"/>
            </w:rPr>
          </w:pPr>
          <w:r>
            <w:rPr>
              <w:sz w:val="16"/>
              <w:szCs w:val="16"/>
            </w:rPr>
            <w:t>A 2080</w:t>
          </w:r>
        </w:p>
      </w:tc>
      <w:tc>
        <w:tcPr>
          <w:tcW w:w="830" w:type="dxa"/>
          <w:vAlign w:val="center"/>
        </w:tcPr>
        <w:p w14:paraId="181C047B" w14:textId="24E0747E" w:rsidR="009F146C" w:rsidRPr="009F146C" w:rsidRDefault="009F146C" w:rsidP="009F146C">
          <w:pPr>
            <w:pBdr>
              <w:top w:val="nil"/>
              <w:left w:val="nil"/>
              <w:bottom w:val="nil"/>
              <w:right w:val="nil"/>
              <w:between w:val="nil"/>
            </w:pBdr>
            <w:spacing w:before="0" w:after="0"/>
            <w:ind w:firstLine="0"/>
            <w:jc w:val="center"/>
            <w:rPr>
              <w:rFonts w:eastAsia="Arial"/>
              <w:color w:val="000000"/>
              <w:sz w:val="16"/>
              <w:szCs w:val="16"/>
            </w:rPr>
          </w:pPr>
          <w:r w:rsidRPr="009F146C">
            <w:rPr>
              <w:sz w:val="16"/>
              <w:szCs w:val="16"/>
            </w:rPr>
            <w:t>PV</w:t>
          </w:r>
        </w:p>
      </w:tc>
      <w:tc>
        <w:tcPr>
          <w:tcW w:w="2261" w:type="dxa"/>
          <w:gridSpan w:val="2"/>
          <w:vAlign w:val="center"/>
        </w:tcPr>
        <w:p w14:paraId="05E49AE2" w14:textId="20CEFB9D" w:rsidR="009F146C" w:rsidRPr="009F146C" w:rsidRDefault="0019237E" w:rsidP="009F146C">
          <w:pPr>
            <w:pBdr>
              <w:top w:val="nil"/>
              <w:left w:val="nil"/>
              <w:bottom w:val="nil"/>
              <w:right w:val="nil"/>
              <w:between w:val="nil"/>
            </w:pBdr>
            <w:spacing w:before="0" w:after="0"/>
            <w:ind w:firstLine="0"/>
            <w:jc w:val="left"/>
            <w:rPr>
              <w:rFonts w:eastAsia="Arial"/>
              <w:color w:val="000000"/>
              <w:sz w:val="16"/>
              <w:szCs w:val="16"/>
            </w:rPr>
          </w:pPr>
          <w:r>
            <w:rPr>
              <w:sz w:val="16"/>
              <w:szCs w:val="16"/>
            </w:rPr>
            <w:t>Kastytis Bieliauskas</w:t>
          </w:r>
        </w:p>
      </w:tc>
      <w:tc>
        <w:tcPr>
          <w:tcW w:w="146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2E168C6C" w14:textId="77777777" w:rsidR="009F146C" w:rsidRDefault="009F146C" w:rsidP="009F146C">
          <w:pPr>
            <w:pBdr>
              <w:top w:val="nil"/>
              <w:left w:val="nil"/>
              <w:bottom w:val="nil"/>
              <w:right w:val="nil"/>
              <w:between w:val="nil"/>
            </w:pBdr>
            <w:spacing w:before="0" w:after="0" w:line="276" w:lineRule="auto"/>
            <w:ind w:firstLine="0"/>
            <w:jc w:val="center"/>
            <w:rPr>
              <w:rFonts w:eastAsia="Arial"/>
              <w:color w:val="000000"/>
              <w:sz w:val="16"/>
              <w:szCs w:val="16"/>
            </w:rPr>
          </w:pPr>
        </w:p>
      </w:tc>
      <w:tc>
        <w:tcPr>
          <w:tcW w:w="4677" w:type="dxa"/>
          <w:gridSpan w:val="3"/>
          <w:vMerge/>
          <w:vAlign w:val="center"/>
        </w:tcPr>
        <w:p w14:paraId="3215C72E" w14:textId="77777777" w:rsidR="009F146C" w:rsidRDefault="009F146C" w:rsidP="009F146C">
          <w:pPr>
            <w:pBdr>
              <w:top w:val="nil"/>
              <w:left w:val="nil"/>
              <w:bottom w:val="nil"/>
              <w:right w:val="nil"/>
              <w:between w:val="nil"/>
            </w:pBdr>
            <w:spacing w:before="0" w:after="0" w:line="276" w:lineRule="auto"/>
            <w:ind w:firstLine="0"/>
            <w:jc w:val="left"/>
            <w:rPr>
              <w:rFonts w:eastAsia="Arial"/>
              <w:color w:val="000000"/>
              <w:sz w:val="16"/>
              <w:szCs w:val="16"/>
            </w:rPr>
          </w:pPr>
        </w:p>
      </w:tc>
    </w:tr>
    <w:tr w:rsidR="00784CB9" w14:paraId="4E813097" w14:textId="77777777" w:rsidTr="00520495">
      <w:trPr>
        <w:trHeight w:val="349"/>
        <w:jc w:val="center"/>
      </w:trPr>
      <w:tc>
        <w:tcPr>
          <w:tcW w:w="965" w:type="dxa"/>
          <w:vMerge w:val="restart"/>
          <w:vAlign w:val="center"/>
        </w:tcPr>
        <w:p w14:paraId="3B92656B" w14:textId="3DD52545" w:rsidR="00784CB9" w:rsidRDefault="00520495" w:rsidP="009F146C">
          <w:pPr>
            <w:pBdr>
              <w:top w:val="nil"/>
              <w:left w:val="nil"/>
              <w:bottom w:val="nil"/>
              <w:right w:val="nil"/>
              <w:between w:val="nil"/>
            </w:pBdr>
            <w:spacing w:before="0" w:after="0"/>
            <w:ind w:firstLine="0"/>
            <w:jc w:val="center"/>
            <w:rPr>
              <w:rFonts w:eastAsia="Arial"/>
              <w:color w:val="000000"/>
              <w:sz w:val="16"/>
              <w:szCs w:val="16"/>
            </w:rPr>
          </w:pPr>
          <w:r w:rsidRPr="00520495">
            <w:rPr>
              <w:rFonts w:eastAsia="Arial"/>
              <w:color w:val="000000"/>
              <w:sz w:val="13"/>
              <w:szCs w:val="13"/>
            </w:rPr>
            <w:t>KVAL. PATV. DOK. NR</w:t>
          </w:r>
          <w:r w:rsidR="00784CB9">
            <w:rPr>
              <w:rFonts w:eastAsia="Arial"/>
              <w:color w:val="000000"/>
              <w:sz w:val="16"/>
              <w:szCs w:val="16"/>
            </w:rPr>
            <w:t>.</w:t>
          </w:r>
        </w:p>
      </w:tc>
      <w:tc>
        <w:tcPr>
          <w:tcW w:w="4559" w:type="dxa"/>
          <w:gridSpan w:val="4"/>
          <w:vMerge w:val="restart"/>
          <w:tcBorders>
            <w:right w:val="single" w:sz="4" w:space="0" w:color="000000"/>
          </w:tcBorders>
          <w:vAlign w:val="center"/>
        </w:tcPr>
        <w:p w14:paraId="728F4BFA" w14:textId="7BC9B427" w:rsidR="00784CB9" w:rsidRDefault="0019237E" w:rsidP="00486282">
          <w:pPr>
            <w:pBdr>
              <w:top w:val="nil"/>
              <w:left w:val="nil"/>
              <w:bottom w:val="nil"/>
              <w:right w:val="nil"/>
              <w:between w:val="nil"/>
            </w:pBdr>
            <w:spacing w:before="0" w:after="0" w:line="276" w:lineRule="auto"/>
            <w:ind w:firstLine="0"/>
            <w:jc w:val="left"/>
            <w:rPr>
              <w:rFonts w:eastAsia="Arial"/>
              <w:color w:val="000000"/>
              <w:sz w:val="16"/>
              <w:szCs w:val="16"/>
            </w:rPr>
          </w:pPr>
          <w:r>
            <w:rPr>
              <w:rFonts w:eastAsia="Arial"/>
              <w:noProof/>
              <w:color w:val="000000"/>
              <w:sz w:val="16"/>
              <w:szCs w:val="16"/>
            </w:rPr>
            <w:drawing>
              <wp:anchor distT="0" distB="0" distL="114300" distR="114300" simplePos="0" relativeHeight="251657728" behindDoc="0" locked="0" layoutInCell="1" allowOverlap="1" wp14:anchorId="05E9D51F" wp14:editId="313194CD">
                <wp:simplePos x="0" y="0"/>
                <wp:positionH relativeFrom="column">
                  <wp:posOffset>-2540</wp:posOffset>
                </wp:positionH>
                <wp:positionV relativeFrom="paragraph">
                  <wp:posOffset>-102235</wp:posOffset>
                </wp:positionV>
                <wp:extent cx="890270" cy="219710"/>
                <wp:effectExtent l="0" t="0" r="5080" b="8890"/>
                <wp:wrapNone/>
                <wp:docPr id="2038703929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90270" cy="21971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3951" w:type="dxa"/>
          <w:gridSpan w:val="2"/>
          <w:vMerge w:val="restart"/>
          <w:tcBorders>
            <w:left w:val="single" w:sz="4" w:space="0" w:color="000000"/>
          </w:tcBorders>
          <w:vAlign w:val="center"/>
        </w:tcPr>
        <w:p w14:paraId="66719239" w14:textId="0D0F188B" w:rsidR="00DD138E" w:rsidRPr="00DD138E" w:rsidRDefault="00DD138E" w:rsidP="009F146C">
          <w:pPr>
            <w:pBdr>
              <w:top w:val="nil"/>
              <w:left w:val="nil"/>
              <w:bottom w:val="nil"/>
              <w:right w:val="nil"/>
              <w:between w:val="nil"/>
            </w:pBdr>
            <w:spacing w:before="0" w:after="0" w:line="276" w:lineRule="auto"/>
            <w:ind w:firstLine="0"/>
            <w:jc w:val="left"/>
            <w:rPr>
              <w:sz w:val="13"/>
              <w:szCs w:val="13"/>
            </w:rPr>
          </w:pPr>
          <w:r w:rsidRPr="00DD138E">
            <w:rPr>
              <w:sz w:val="13"/>
              <w:szCs w:val="13"/>
            </w:rPr>
            <w:t>STATINIO NUMERIS IR PAVADINIMAS. DOKUMENTO PAVADINIMAS:</w:t>
          </w:r>
        </w:p>
        <w:p w14:paraId="7E62C9E9" w14:textId="77777777" w:rsidR="00DD138E" w:rsidRPr="00E97BCC" w:rsidRDefault="00DD138E" w:rsidP="009F146C">
          <w:pPr>
            <w:pBdr>
              <w:top w:val="nil"/>
              <w:left w:val="nil"/>
              <w:bottom w:val="nil"/>
              <w:right w:val="nil"/>
              <w:between w:val="nil"/>
            </w:pBdr>
            <w:spacing w:before="0" w:after="0" w:line="276" w:lineRule="auto"/>
            <w:ind w:firstLine="0"/>
            <w:jc w:val="left"/>
            <w:rPr>
              <w:rFonts w:eastAsia="Arial" w:cs="Arial"/>
              <w:color w:val="000000"/>
              <w:sz w:val="16"/>
              <w:szCs w:val="16"/>
            </w:rPr>
          </w:pPr>
        </w:p>
        <w:p w14:paraId="0BF0C0BA" w14:textId="7841F152" w:rsidR="00E97BCC" w:rsidRPr="00E97BCC" w:rsidRDefault="00C22B12" w:rsidP="00E97BCC">
          <w:pPr>
            <w:suppressAutoHyphens w:val="0"/>
            <w:autoSpaceDN/>
            <w:spacing w:before="0" w:after="160" w:line="259" w:lineRule="auto"/>
            <w:ind w:left="23" w:firstLine="0"/>
            <w:jc w:val="center"/>
            <w:textAlignment w:val="auto"/>
            <w:rPr>
              <w:rFonts w:eastAsia="Calibri" w:cs="Arial"/>
              <w:color w:val="000000"/>
              <w:kern w:val="2"/>
              <w:lang w:eastAsia="lt-LT"/>
              <w14:ligatures w14:val="standardContextual"/>
            </w:rPr>
          </w:pPr>
          <w:r>
            <w:rPr>
              <w:rFonts w:eastAsia="Calibri" w:cs="Arial"/>
              <w:color w:val="000000"/>
              <w:kern w:val="2"/>
              <w:lang w:eastAsia="lt-LT"/>
              <w14:ligatures w14:val="standardContextual"/>
            </w:rPr>
            <w:t xml:space="preserve">Gaisro aptikimo ir </w:t>
          </w:r>
          <w:proofErr w:type="spellStart"/>
          <w:r>
            <w:rPr>
              <w:rFonts w:eastAsia="Calibri" w:cs="Arial"/>
              <w:color w:val="000000"/>
              <w:kern w:val="2"/>
              <w:lang w:eastAsia="lt-LT"/>
              <w14:ligatures w14:val="standardContextual"/>
            </w:rPr>
            <w:t>sisgnalizavimo</w:t>
          </w:r>
          <w:proofErr w:type="spellEnd"/>
          <w:r>
            <w:rPr>
              <w:rFonts w:eastAsia="Calibri" w:cs="Arial"/>
              <w:color w:val="000000"/>
              <w:kern w:val="2"/>
              <w:lang w:eastAsia="lt-LT"/>
              <w14:ligatures w14:val="standardContextual"/>
            </w:rPr>
            <w:t xml:space="preserve"> sistema</w:t>
          </w:r>
        </w:p>
        <w:p w14:paraId="7E62B3EC" w14:textId="6F905F8D" w:rsidR="00784CB9" w:rsidRPr="00DD138E" w:rsidRDefault="00E97BCC" w:rsidP="00357BDE">
          <w:pPr>
            <w:pBdr>
              <w:top w:val="nil"/>
              <w:left w:val="nil"/>
              <w:bottom w:val="nil"/>
              <w:right w:val="nil"/>
              <w:between w:val="nil"/>
            </w:pBdr>
            <w:spacing w:before="0" w:after="0" w:line="276" w:lineRule="auto"/>
            <w:ind w:firstLine="0"/>
            <w:jc w:val="center"/>
            <w:rPr>
              <w:rFonts w:eastAsia="Arial"/>
              <w:color w:val="000000"/>
              <w:sz w:val="16"/>
              <w:szCs w:val="16"/>
            </w:rPr>
          </w:pPr>
          <w:r>
            <w:rPr>
              <w:rFonts w:eastAsia="Arial"/>
              <w:color w:val="000000"/>
              <w:sz w:val="16"/>
              <w:szCs w:val="16"/>
            </w:rPr>
            <w:t>SĄNAUDŲ ŽINIARAŠTIS</w:t>
          </w:r>
        </w:p>
      </w:tc>
      <w:tc>
        <w:tcPr>
          <w:tcW w:w="726" w:type="dxa"/>
          <w:tcBorders>
            <w:bottom w:val="single" w:sz="4" w:space="0" w:color="auto"/>
          </w:tcBorders>
          <w:vAlign w:val="center"/>
        </w:tcPr>
        <w:p w14:paraId="2B9D598D" w14:textId="4CDD7EC8" w:rsidR="00784CB9" w:rsidRPr="00520495" w:rsidRDefault="00520495" w:rsidP="00520495">
          <w:pPr>
            <w:pBdr>
              <w:top w:val="nil"/>
              <w:left w:val="nil"/>
              <w:bottom w:val="nil"/>
              <w:right w:val="nil"/>
              <w:between w:val="nil"/>
            </w:pBdr>
            <w:spacing w:before="0" w:after="0" w:line="276" w:lineRule="auto"/>
            <w:ind w:firstLine="0"/>
            <w:jc w:val="center"/>
            <w:rPr>
              <w:rFonts w:eastAsia="Arial"/>
              <w:color w:val="000000"/>
              <w:sz w:val="13"/>
              <w:szCs w:val="13"/>
            </w:rPr>
          </w:pPr>
          <w:r w:rsidRPr="00520495">
            <w:rPr>
              <w:rFonts w:eastAsia="Arial"/>
              <w:color w:val="000000"/>
              <w:sz w:val="13"/>
              <w:szCs w:val="13"/>
            </w:rPr>
            <w:t>LAIDA</w:t>
          </w:r>
        </w:p>
      </w:tc>
    </w:tr>
    <w:tr w:rsidR="00784CB9" w14:paraId="51C598EF" w14:textId="77777777" w:rsidTr="00F53486">
      <w:trPr>
        <w:trHeight w:val="376"/>
        <w:jc w:val="center"/>
      </w:trPr>
      <w:tc>
        <w:tcPr>
          <w:tcW w:w="965" w:type="dxa"/>
          <w:vMerge/>
          <w:vAlign w:val="center"/>
        </w:tcPr>
        <w:p w14:paraId="4D31FDCD" w14:textId="77777777" w:rsidR="00784CB9" w:rsidRDefault="00784CB9" w:rsidP="009F146C">
          <w:pPr>
            <w:pBdr>
              <w:top w:val="nil"/>
              <w:left w:val="nil"/>
              <w:bottom w:val="nil"/>
              <w:right w:val="nil"/>
              <w:between w:val="nil"/>
            </w:pBdr>
            <w:spacing w:before="0" w:after="0"/>
            <w:ind w:firstLine="0"/>
            <w:jc w:val="center"/>
            <w:rPr>
              <w:rFonts w:eastAsia="Arial"/>
              <w:color w:val="000000"/>
              <w:sz w:val="16"/>
              <w:szCs w:val="16"/>
            </w:rPr>
          </w:pPr>
        </w:p>
      </w:tc>
      <w:tc>
        <w:tcPr>
          <w:tcW w:w="4559" w:type="dxa"/>
          <w:gridSpan w:val="4"/>
          <w:vMerge/>
          <w:tcBorders>
            <w:right w:val="single" w:sz="4" w:space="0" w:color="000000"/>
          </w:tcBorders>
          <w:vAlign w:val="center"/>
        </w:tcPr>
        <w:p w14:paraId="393CB6C0" w14:textId="77777777" w:rsidR="00784CB9" w:rsidRDefault="00784CB9" w:rsidP="009F146C">
          <w:pPr>
            <w:pBdr>
              <w:top w:val="nil"/>
              <w:left w:val="nil"/>
              <w:bottom w:val="nil"/>
              <w:right w:val="nil"/>
              <w:between w:val="nil"/>
            </w:pBdr>
            <w:spacing w:before="0" w:after="0" w:line="276" w:lineRule="auto"/>
            <w:ind w:firstLine="0"/>
            <w:jc w:val="center"/>
            <w:rPr>
              <w:rFonts w:eastAsia="Arial"/>
              <w:color w:val="000000"/>
              <w:sz w:val="14"/>
              <w:szCs w:val="14"/>
              <w:highlight w:val="yellow"/>
            </w:rPr>
          </w:pPr>
        </w:p>
      </w:tc>
      <w:tc>
        <w:tcPr>
          <w:tcW w:w="3951" w:type="dxa"/>
          <w:gridSpan w:val="2"/>
          <w:vMerge/>
          <w:tcBorders>
            <w:left w:val="single" w:sz="4" w:space="0" w:color="000000"/>
          </w:tcBorders>
          <w:vAlign w:val="center"/>
        </w:tcPr>
        <w:p w14:paraId="693BC4C8" w14:textId="77777777" w:rsidR="00784CB9" w:rsidRDefault="00784CB9" w:rsidP="009F146C">
          <w:pPr>
            <w:pBdr>
              <w:top w:val="nil"/>
              <w:left w:val="nil"/>
              <w:bottom w:val="nil"/>
              <w:right w:val="nil"/>
              <w:between w:val="nil"/>
            </w:pBdr>
            <w:spacing w:before="0" w:after="0" w:line="276" w:lineRule="auto"/>
            <w:ind w:firstLine="0"/>
            <w:jc w:val="left"/>
            <w:rPr>
              <w:rFonts w:eastAsia="Arial"/>
              <w:color w:val="000000"/>
              <w:sz w:val="16"/>
              <w:szCs w:val="16"/>
            </w:rPr>
          </w:pPr>
        </w:p>
      </w:tc>
      <w:tc>
        <w:tcPr>
          <w:tcW w:w="726" w:type="dxa"/>
          <w:vMerge w:val="restart"/>
          <w:tcBorders>
            <w:top w:val="single" w:sz="4" w:space="0" w:color="auto"/>
          </w:tcBorders>
          <w:vAlign w:val="center"/>
        </w:tcPr>
        <w:p w14:paraId="34F90F1D" w14:textId="77777777" w:rsidR="00784CB9" w:rsidRDefault="00784CB9" w:rsidP="009F146C">
          <w:pPr>
            <w:pBdr>
              <w:top w:val="nil"/>
              <w:left w:val="nil"/>
              <w:bottom w:val="nil"/>
              <w:right w:val="nil"/>
              <w:between w:val="nil"/>
            </w:pBdr>
            <w:spacing w:before="0" w:after="0" w:line="276" w:lineRule="auto"/>
            <w:ind w:firstLine="0"/>
            <w:jc w:val="center"/>
            <w:rPr>
              <w:rFonts w:eastAsia="Arial"/>
              <w:color w:val="000000"/>
              <w:sz w:val="16"/>
              <w:szCs w:val="16"/>
            </w:rPr>
          </w:pPr>
          <w:r>
            <w:rPr>
              <w:rFonts w:eastAsia="Arial"/>
              <w:color w:val="000000"/>
              <w:sz w:val="16"/>
              <w:szCs w:val="16"/>
            </w:rPr>
            <w:t>0</w:t>
          </w:r>
        </w:p>
      </w:tc>
    </w:tr>
    <w:tr w:rsidR="009F146C" w14:paraId="7474D578" w14:textId="77777777" w:rsidTr="009F146C">
      <w:trPr>
        <w:trHeight w:val="283"/>
        <w:jc w:val="center"/>
      </w:trPr>
      <w:tc>
        <w:tcPr>
          <w:tcW w:w="965" w:type="dxa"/>
          <w:vAlign w:val="center"/>
        </w:tcPr>
        <w:p w14:paraId="2488FB04" w14:textId="6E10E504" w:rsidR="009F146C" w:rsidRPr="009F146C" w:rsidRDefault="0019237E" w:rsidP="009F146C">
          <w:pPr>
            <w:pBdr>
              <w:top w:val="nil"/>
              <w:left w:val="nil"/>
              <w:bottom w:val="nil"/>
              <w:right w:val="nil"/>
              <w:between w:val="nil"/>
            </w:pBdr>
            <w:spacing w:before="0" w:after="0"/>
            <w:ind w:firstLine="0"/>
            <w:jc w:val="center"/>
            <w:rPr>
              <w:rFonts w:eastAsia="Arial"/>
              <w:color w:val="000000"/>
              <w:sz w:val="16"/>
              <w:szCs w:val="16"/>
              <w:highlight w:val="yellow"/>
            </w:rPr>
          </w:pPr>
          <w:r w:rsidRPr="0019237E">
            <w:rPr>
              <w:rFonts w:eastAsia="Arial"/>
              <w:color w:val="000000"/>
              <w:sz w:val="16"/>
              <w:szCs w:val="16"/>
            </w:rPr>
            <w:t>24333</w:t>
          </w:r>
        </w:p>
      </w:tc>
      <w:tc>
        <w:tcPr>
          <w:tcW w:w="830" w:type="dxa"/>
          <w:vAlign w:val="center"/>
        </w:tcPr>
        <w:p w14:paraId="36129B66" w14:textId="4F93AF03" w:rsidR="009F146C" w:rsidRPr="009F146C" w:rsidRDefault="009F146C" w:rsidP="009F146C">
          <w:pPr>
            <w:pBdr>
              <w:top w:val="nil"/>
              <w:left w:val="nil"/>
              <w:bottom w:val="nil"/>
              <w:right w:val="nil"/>
              <w:between w:val="nil"/>
            </w:pBdr>
            <w:spacing w:before="0" w:after="0"/>
            <w:ind w:firstLine="0"/>
            <w:jc w:val="center"/>
            <w:rPr>
              <w:rFonts w:eastAsia="Arial"/>
              <w:color w:val="000000"/>
              <w:sz w:val="16"/>
              <w:szCs w:val="16"/>
              <w:highlight w:val="yellow"/>
            </w:rPr>
          </w:pPr>
          <w:r w:rsidRPr="009F146C">
            <w:rPr>
              <w:sz w:val="16"/>
              <w:szCs w:val="16"/>
            </w:rPr>
            <w:t>PDV</w:t>
          </w:r>
        </w:p>
      </w:tc>
      <w:tc>
        <w:tcPr>
          <w:tcW w:w="2261" w:type="dxa"/>
          <w:gridSpan w:val="2"/>
          <w:vAlign w:val="center"/>
        </w:tcPr>
        <w:p w14:paraId="02E074D2" w14:textId="151A3A02" w:rsidR="009F146C" w:rsidRPr="009F146C" w:rsidRDefault="0019237E" w:rsidP="009F146C">
          <w:pPr>
            <w:pBdr>
              <w:top w:val="nil"/>
              <w:left w:val="nil"/>
              <w:bottom w:val="nil"/>
              <w:right w:val="nil"/>
              <w:between w:val="nil"/>
            </w:pBdr>
            <w:spacing w:before="0" w:after="0"/>
            <w:ind w:firstLine="0"/>
            <w:jc w:val="left"/>
            <w:rPr>
              <w:rFonts w:eastAsia="Arial"/>
              <w:color w:val="000000"/>
              <w:sz w:val="16"/>
              <w:szCs w:val="16"/>
              <w:highlight w:val="yellow"/>
            </w:rPr>
          </w:pPr>
          <w:r>
            <w:rPr>
              <w:sz w:val="16"/>
              <w:szCs w:val="16"/>
            </w:rPr>
            <w:t>Gendrutis Mažylis</w:t>
          </w:r>
        </w:p>
      </w:tc>
      <w:tc>
        <w:tcPr>
          <w:tcW w:w="146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77EE4AD1" w14:textId="77777777" w:rsidR="009F146C" w:rsidRDefault="009F146C" w:rsidP="009F146C">
          <w:pPr>
            <w:pBdr>
              <w:top w:val="nil"/>
              <w:left w:val="nil"/>
              <w:bottom w:val="nil"/>
              <w:right w:val="nil"/>
              <w:between w:val="nil"/>
            </w:pBdr>
            <w:spacing w:before="0" w:after="0" w:line="276" w:lineRule="auto"/>
            <w:ind w:firstLine="0"/>
            <w:jc w:val="center"/>
            <w:rPr>
              <w:rFonts w:eastAsia="Arial"/>
              <w:color w:val="000000"/>
              <w:sz w:val="16"/>
              <w:szCs w:val="16"/>
            </w:rPr>
          </w:pPr>
        </w:p>
      </w:tc>
      <w:tc>
        <w:tcPr>
          <w:tcW w:w="3951" w:type="dxa"/>
          <w:gridSpan w:val="2"/>
          <w:vMerge/>
          <w:vAlign w:val="center"/>
        </w:tcPr>
        <w:p w14:paraId="0BB92C6B" w14:textId="77777777" w:rsidR="009F146C" w:rsidRDefault="009F146C" w:rsidP="009F146C">
          <w:pPr>
            <w:pBdr>
              <w:top w:val="nil"/>
              <w:left w:val="nil"/>
              <w:bottom w:val="nil"/>
              <w:right w:val="nil"/>
              <w:between w:val="nil"/>
            </w:pBdr>
            <w:spacing w:before="0" w:after="0" w:line="276" w:lineRule="auto"/>
            <w:ind w:firstLine="0"/>
            <w:jc w:val="left"/>
            <w:rPr>
              <w:rFonts w:eastAsia="Arial"/>
              <w:color w:val="000000"/>
              <w:sz w:val="16"/>
              <w:szCs w:val="16"/>
            </w:rPr>
          </w:pPr>
        </w:p>
      </w:tc>
      <w:tc>
        <w:tcPr>
          <w:tcW w:w="726" w:type="dxa"/>
          <w:vMerge/>
          <w:vAlign w:val="center"/>
        </w:tcPr>
        <w:p w14:paraId="59E9ABE8" w14:textId="77777777" w:rsidR="009F146C" w:rsidRDefault="009F146C" w:rsidP="009F146C">
          <w:pPr>
            <w:pBdr>
              <w:top w:val="nil"/>
              <w:left w:val="nil"/>
              <w:bottom w:val="nil"/>
              <w:right w:val="nil"/>
              <w:between w:val="nil"/>
            </w:pBdr>
            <w:spacing w:before="0" w:after="0" w:line="276" w:lineRule="auto"/>
            <w:ind w:firstLine="0"/>
            <w:jc w:val="center"/>
            <w:rPr>
              <w:rFonts w:eastAsia="Arial"/>
              <w:color w:val="000000"/>
              <w:sz w:val="16"/>
              <w:szCs w:val="16"/>
            </w:rPr>
          </w:pPr>
        </w:p>
      </w:tc>
    </w:tr>
    <w:tr w:rsidR="009F146C" w14:paraId="07AD0CDE" w14:textId="77777777" w:rsidTr="009F146C">
      <w:trPr>
        <w:trHeight w:val="283"/>
        <w:jc w:val="center"/>
      </w:trPr>
      <w:tc>
        <w:tcPr>
          <w:tcW w:w="965" w:type="dxa"/>
          <w:vAlign w:val="center"/>
        </w:tcPr>
        <w:p w14:paraId="412E55E7" w14:textId="77777777" w:rsidR="009F146C" w:rsidRDefault="009F146C" w:rsidP="009F146C">
          <w:pPr>
            <w:pBdr>
              <w:top w:val="nil"/>
              <w:left w:val="nil"/>
              <w:bottom w:val="nil"/>
              <w:right w:val="nil"/>
              <w:between w:val="nil"/>
            </w:pBdr>
            <w:spacing w:before="0" w:after="0"/>
            <w:ind w:firstLine="0"/>
            <w:jc w:val="center"/>
            <w:rPr>
              <w:rFonts w:eastAsia="Arial"/>
              <w:color w:val="000000"/>
              <w:sz w:val="16"/>
              <w:szCs w:val="16"/>
            </w:rPr>
          </w:pPr>
        </w:p>
      </w:tc>
      <w:tc>
        <w:tcPr>
          <w:tcW w:w="830" w:type="dxa"/>
          <w:vAlign w:val="center"/>
        </w:tcPr>
        <w:p w14:paraId="29A25BC1" w14:textId="53ED5369" w:rsidR="009F146C" w:rsidRDefault="009F146C" w:rsidP="00486282">
          <w:pPr>
            <w:pBdr>
              <w:top w:val="nil"/>
              <w:left w:val="nil"/>
              <w:bottom w:val="nil"/>
              <w:right w:val="nil"/>
              <w:between w:val="nil"/>
            </w:pBdr>
            <w:spacing w:before="0" w:after="0"/>
            <w:ind w:firstLine="0"/>
            <w:rPr>
              <w:rFonts w:eastAsia="Arial"/>
              <w:color w:val="000000"/>
              <w:sz w:val="16"/>
              <w:szCs w:val="16"/>
            </w:rPr>
          </w:pPr>
        </w:p>
      </w:tc>
      <w:tc>
        <w:tcPr>
          <w:tcW w:w="2261" w:type="dxa"/>
          <w:gridSpan w:val="2"/>
          <w:vAlign w:val="center"/>
        </w:tcPr>
        <w:p w14:paraId="54A6D6F9" w14:textId="044DFF73" w:rsidR="009F146C" w:rsidRDefault="009F146C" w:rsidP="009F146C">
          <w:pPr>
            <w:pBdr>
              <w:top w:val="nil"/>
              <w:left w:val="nil"/>
              <w:bottom w:val="nil"/>
              <w:right w:val="nil"/>
              <w:between w:val="nil"/>
            </w:pBdr>
            <w:spacing w:before="0" w:after="0"/>
            <w:ind w:firstLine="0"/>
            <w:jc w:val="left"/>
            <w:rPr>
              <w:rFonts w:eastAsia="Arial"/>
              <w:color w:val="000000"/>
              <w:sz w:val="16"/>
              <w:szCs w:val="16"/>
            </w:rPr>
          </w:pPr>
        </w:p>
      </w:tc>
      <w:tc>
        <w:tcPr>
          <w:tcW w:w="146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1F9202D3" w14:textId="77777777" w:rsidR="009F146C" w:rsidRDefault="009F146C" w:rsidP="009F146C">
          <w:pPr>
            <w:pBdr>
              <w:top w:val="nil"/>
              <w:left w:val="nil"/>
              <w:bottom w:val="nil"/>
              <w:right w:val="nil"/>
              <w:between w:val="nil"/>
            </w:pBdr>
            <w:spacing w:before="0" w:after="0" w:line="276" w:lineRule="auto"/>
            <w:ind w:firstLine="0"/>
            <w:jc w:val="center"/>
            <w:rPr>
              <w:rFonts w:eastAsia="Arial"/>
              <w:color w:val="000000"/>
              <w:sz w:val="16"/>
              <w:szCs w:val="16"/>
            </w:rPr>
          </w:pPr>
        </w:p>
      </w:tc>
      <w:tc>
        <w:tcPr>
          <w:tcW w:w="3951" w:type="dxa"/>
          <w:gridSpan w:val="2"/>
          <w:vMerge/>
          <w:vAlign w:val="center"/>
        </w:tcPr>
        <w:p w14:paraId="3F830F80" w14:textId="77777777" w:rsidR="009F146C" w:rsidRDefault="009F146C" w:rsidP="009F146C">
          <w:pPr>
            <w:pBdr>
              <w:top w:val="nil"/>
              <w:left w:val="nil"/>
              <w:bottom w:val="nil"/>
              <w:right w:val="nil"/>
              <w:between w:val="nil"/>
            </w:pBdr>
            <w:spacing w:before="0" w:after="0" w:line="276" w:lineRule="auto"/>
            <w:ind w:firstLine="0"/>
            <w:jc w:val="left"/>
            <w:rPr>
              <w:rFonts w:eastAsia="Arial"/>
              <w:color w:val="000000"/>
              <w:sz w:val="16"/>
              <w:szCs w:val="16"/>
            </w:rPr>
          </w:pPr>
        </w:p>
      </w:tc>
      <w:tc>
        <w:tcPr>
          <w:tcW w:w="726" w:type="dxa"/>
          <w:vMerge/>
          <w:vAlign w:val="center"/>
        </w:tcPr>
        <w:p w14:paraId="21F679D8" w14:textId="77777777" w:rsidR="009F146C" w:rsidRDefault="009F146C" w:rsidP="009F146C">
          <w:pPr>
            <w:pBdr>
              <w:top w:val="nil"/>
              <w:left w:val="nil"/>
              <w:bottom w:val="nil"/>
              <w:right w:val="nil"/>
              <w:between w:val="nil"/>
            </w:pBdr>
            <w:spacing w:before="0" w:after="0" w:line="276" w:lineRule="auto"/>
            <w:ind w:firstLine="0"/>
            <w:jc w:val="left"/>
            <w:rPr>
              <w:rFonts w:eastAsia="Arial"/>
              <w:color w:val="000000"/>
              <w:sz w:val="16"/>
              <w:szCs w:val="16"/>
            </w:rPr>
          </w:pPr>
        </w:p>
      </w:tc>
    </w:tr>
    <w:tr w:rsidR="009F146C" w14:paraId="707EA214" w14:textId="77777777" w:rsidTr="009F146C">
      <w:trPr>
        <w:trHeight w:val="283"/>
        <w:jc w:val="center"/>
      </w:trPr>
      <w:tc>
        <w:tcPr>
          <w:tcW w:w="965" w:type="dxa"/>
          <w:vMerge w:val="restart"/>
          <w:vAlign w:val="center"/>
        </w:tcPr>
        <w:p w14:paraId="14D3595F" w14:textId="77777777" w:rsidR="009F146C" w:rsidRDefault="009F146C" w:rsidP="009F146C">
          <w:pPr>
            <w:pBdr>
              <w:top w:val="nil"/>
              <w:left w:val="nil"/>
              <w:bottom w:val="nil"/>
              <w:right w:val="nil"/>
              <w:between w:val="nil"/>
            </w:pBdr>
            <w:spacing w:before="0" w:after="0" w:line="276" w:lineRule="auto"/>
            <w:ind w:firstLine="0"/>
            <w:jc w:val="center"/>
            <w:rPr>
              <w:rFonts w:eastAsia="Arial"/>
              <w:color w:val="000000"/>
              <w:sz w:val="16"/>
              <w:szCs w:val="16"/>
            </w:rPr>
          </w:pPr>
          <w:r>
            <w:rPr>
              <w:rFonts w:eastAsia="Arial"/>
              <w:color w:val="000000"/>
              <w:sz w:val="16"/>
              <w:szCs w:val="16"/>
            </w:rPr>
            <w:t>LT</w:t>
          </w:r>
        </w:p>
      </w:tc>
      <w:tc>
        <w:tcPr>
          <w:tcW w:w="4559" w:type="dxa"/>
          <w:gridSpan w:val="4"/>
          <w:vMerge w:val="restart"/>
          <w:vAlign w:val="center"/>
        </w:tcPr>
        <w:p w14:paraId="0B18583F" w14:textId="5B9C0675" w:rsidR="009F146C" w:rsidRPr="009F146C" w:rsidRDefault="009F146C" w:rsidP="009F146C">
          <w:pPr>
            <w:pBdr>
              <w:top w:val="nil"/>
              <w:left w:val="nil"/>
              <w:bottom w:val="nil"/>
              <w:right w:val="nil"/>
              <w:between w:val="nil"/>
            </w:pBdr>
            <w:spacing w:before="0" w:after="0" w:line="276" w:lineRule="auto"/>
            <w:ind w:firstLine="0"/>
            <w:rPr>
              <w:rFonts w:eastAsia="Arial"/>
              <w:color w:val="000000"/>
              <w:sz w:val="16"/>
              <w:szCs w:val="16"/>
            </w:rPr>
          </w:pPr>
          <w:r w:rsidRPr="009F146C">
            <w:rPr>
              <w:sz w:val="16"/>
              <w:szCs w:val="16"/>
            </w:rPr>
            <w:fldChar w:fldCharType="begin"/>
          </w:r>
          <w:r w:rsidRPr="009F146C">
            <w:rPr>
              <w:sz w:val="16"/>
              <w:szCs w:val="16"/>
            </w:rPr>
            <w:instrText xml:space="preserve"> DOCPROPERTY  Statytojas  \* MERGEFORMAT </w:instrText>
          </w:r>
          <w:r w:rsidRPr="009F146C">
            <w:rPr>
              <w:sz w:val="16"/>
              <w:szCs w:val="16"/>
            </w:rPr>
            <w:fldChar w:fldCharType="separate"/>
          </w:r>
          <w:r w:rsidR="00AD64CF">
            <w:rPr>
              <w:sz w:val="16"/>
              <w:szCs w:val="16"/>
            </w:rPr>
            <w:t>LIETUVOS BANKAS</w:t>
          </w:r>
          <w:r w:rsidRPr="009F146C">
            <w:rPr>
              <w:sz w:val="16"/>
              <w:szCs w:val="16"/>
            </w:rPr>
            <w:fldChar w:fldCharType="end"/>
          </w:r>
        </w:p>
      </w:tc>
      <w:tc>
        <w:tcPr>
          <w:tcW w:w="3259" w:type="dxa"/>
          <w:vMerge w:val="restart"/>
          <w:vAlign w:val="center"/>
        </w:tcPr>
        <w:p w14:paraId="3FFE2E58" w14:textId="1286D026" w:rsidR="009F146C" w:rsidRPr="00021978" w:rsidRDefault="0019237E" w:rsidP="00357BDE">
          <w:pPr>
            <w:pBdr>
              <w:top w:val="nil"/>
              <w:left w:val="nil"/>
              <w:bottom w:val="nil"/>
              <w:right w:val="nil"/>
              <w:between w:val="nil"/>
            </w:pBdr>
            <w:spacing w:before="0" w:after="0" w:line="276" w:lineRule="auto"/>
            <w:ind w:firstLine="0"/>
            <w:jc w:val="center"/>
            <w:rPr>
              <w:rFonts w:eastAsia="Arial"/>
              <w:color w:val="000000"/>
              <w:szCs w:val="20"/>
            </w:rPr>
          </w:pPr>
          <w:r w:rsidRPr="00021978">
            <w:rPr>
              <w:szCs w:val="20"/>
            </w:rPr>
            <w:fldChar w:fldCharType="begin"/>
          </w:r>
          <w:r w:rsidRPr="00021978">
            <w:rPr>
              <w:szCs w:val="20"/>
            </w:rPr>
            <w:instrText xml:space="preserve"> DOCPROPERTY  "Projekto numeris"  \* MERGEFORMAT </w:instrText>
          </w:r>
          <w:r w:rsidRPr="00021978">
            <w:rPr>
              <w:szCs w:val="20"/>
            </w:rPr>
            <w:fldChar w:fldCharType="separate"/>
          </w:r>
          <w:r w:rsidR="00AD64CF">
            <w:rPr>
              <w:szCs w:val="20"/>
            </w:rPr>
            <w:t>2L202405</w:t>
          </w:r>
          <w:r w:rsidRPr="00021978">
            <w:rPr>
              <w:szCs w:val="20"/>
            </w:rPr>
            <w:fldChar w:fldCharType="end"/>
          </w:r>
          <w:r w:rsidRPr="00021978">
            <w:rPr>
              <w:szCs w:val="20"/>
            </w:rPr>
            <w:t>-</w:t>
          </w:r>
          <w:r>
            <w:rPr>
              <w:szCs w:val="20"/>
            </w:rPr>
            <w:t>TDP</w:t>
          </w:r>
          <w:r w:rsidRPr="002D1DDE">
            <w:rPr>
              <w:rFonts w:eastAsia="Arial"/>
              <w:szCs w:val="20"/>
            </w:rPr>
            <w:t>-</w:t>
          </w:r>
          <w:r w:rsidR="00C22B12">
            <w:rPr>
              <w:rFonts w:eastAsia="Arial"/>
              <w:szCs w:val="20"/>
            </w:rPr>
            <w:t>GS</w:t>
          </w:r>
          <w:r w:rsidR="00F90BF9">
            <w:rPr>
              <w:rFonts w:eastAsia="Arial"/>
              <w:szCs w:val="20"/>
            </w:rPr>
            <w:t>S</w:t>
          </w:r>
          <w:r>
            <w:rPr>
              <w:rFonts w:eastAsia="Arial"/>
              <w:szCs w:val="20"/>
            </w:rPr>
            <w:t>-</w:t>
          </w:r>
          <w:r w:rsidR="00E97BCC">
            <w:rPr>
              <w:rFonts w:eastAsia="Arial"/>
              <w:szCs w:val="20"/>
            </w:rPr>
            <w:t>SŽ</w:t>
          </w:r>
        </w:p>
      </w:tc>
      <w:tc>
        <w:tcPr>
          <w:tcW w:w="692" w:type="dxa"/>
          <w:vAlign w:val="center"/>
        </w:tcPr>
        <w:p w14:paraId="1544CE6C" w14:textId="355DE21B" w:rsidR="009F146C" w:rsidRPr="00520495" w:rsidRDefault="00520495" w:rsidP="009F146C">
          <w:pPr>
            <w:pBdr>
              <w:top w:val="nil"/>
              <w:left w:val="nil"/>
              <w:bottom w:val="nil"/>
              <w:right w:val="nil"/>
              <w:between w:val="nil"/>
            </w:pBdr>
            <w:spacing w:before="0" w:after="0" w:line="276" w:lineRule="auto"/>
            <w:ind w:firstLine="0"/>
            <w:jc w:val="center"/>
            <w:rPr>
              <w:rFonts w:eastAsia="Arial"/>
              <w:color w:val="000000"/>
              <w:sz w:val="13"/>
              <w:szCs w:val="13"/>
            </w:rPr>
          </w:pPr>
          <w:r w:rsidRPr="00520495">
            <w:rPr>
              <w:rFonts w:eastAsia="Arial"/>
              <w:color w:val="000000"/>
              <w:sz w:val="13"/>
              <w:szCs w:val="13"/>
            </w:rPr>
            <w:t>LAPAS</w:t>
          </w:r>
        </w:p>
      </w:tc>
      <w:tc>
        <w:tcPr>
          <w:tcW w:w="726" w:type="dxa"/>
          <w:vAlign w:val="center"/>
        </w:tcPr>
        <w:p w14:paraId="0BAFC0A8" w14:textId="4419F488" w:rsidR="009F146C" w:rsidRPr="00520495" w:rsidRDefault="00520495" w:rsidP="009F146C">
          <w:pPr>
            <w:pBdr>
              <w:top w:val="nil"/>
              <w:left w:val="nil"/>
              <w:bottom w:val="nil"/>
              <w:right w:val="nil"/>
              <w:between w:val="nil"/>
            </w:pBdr>
            <w:spacing w:before="0" w:after="0" w:line="276" w:lineRule="auto"/>
            <w:ind w:firstLine="0"/>
            <w:jc w:val="center"/>
            <w:rPr>
              <w:rFonts w:eastAsia="Arial"/>
              <w:color w:val="000000"/>
              <w:sz w:val="13"/>
              <w:szCs w:val="13"/>
            </w:rPr>
          </w:pPr>
          <w:r w:rsidRPr="00520495">
            <w:rPr>
              <w:rFonts w:eastAsia="Arial"/>
              <w:color w:val="000000"/>
              <w:sz w:val="13"/>
              <w:szCs w:val="13"/>
            </w:rPr>
            <w:t>LAPŲ</w:t>
          </w:r>
        </w:p>
      </w:tc>
    </w:tr>
    <w:tr w:rsidR="009F146C" w14:paraId="2578EF8E" w14:textId="77777777" w:rsidTr="009F146C">
      <w:trPr>
        <w:trHeight w:val="283"/>
        <w:jc w:val="center"/>
      </w:trPr>
      <w:tc>
        <w:tcPr>
          <w:tcW w:w="965" w:type="dxa"/>
          <w:vMerge/>
          <w:vAlign w:val="center"/>
        </w:tcPr>
        <w:p w14:paraId="451CCA2F" w14:textId="77777777" w:rsidR="009F146C" w:rsidRDefault="009F146C" w:rsidP="009F146C">
          <w:pPr>
            <w:pBdr>
              <w:top w:val="nil"/>
              <w:left w:val="nil"/>
              <w:bottom w:val="nil"/>
              <w:right w:val="nil"/>
              <w:between w:val="nil"/>
            </w:pBdr>
            <w:spacing w:before="0" w:after="0" w:line="276" w:lineRule="auto"/>
            <w:ind w:firstLine="0"/>
            <w:jc w:val="left"/>
            <w:rPr>
              <w:rFonts w:eastAsia="Arial"/>
              <w:color w:val="000000"/>
              <w:sz w:val="16"/>
              <w:szCs w:val="16"/>
            </w:rPr>
          </w:pPr>
        </w:p>
      </w:tc>
      <w:tc>
        <w:tcPr>
          <w:tcW w:w="4559" w:type="dxa"/>
          <w:gridSpan w:val="4"/>
          <w:vMerge/>
          <w:vAlign w:val="center"/>
        </w:tcPr>
        <w:p w14:paraId="7C853CB8" w14:textId="77777777" w:rsidR="009F146C" w:rsidRDefault="009F146C" w:rsidP="009F146C">
          <w:pPr>
            <w:pBdr>
              <w:top w:val="nil"/>
              <w:left w:val="nil"/>
              <w:bottom w:val="nil"/>
              <w:right w:val="nil"/>
              <w:between w:val="nil"/>
            </w:pBdr>
            <w:spacing w:before="0" w:after="0" w:line="276" w:lineRule="auto"/>
            <w:ind w:firstLine="0"/>
            <w:jc w:val="left"/>
            <w:rPr>
              <w:rFonts w:eastAsia="Arial"/>
              <w:color w:val="000000"/>
              <w:sz w:val="16"/>
              <w:szCs w:val="16"/>
            </w:rPr>
          </w:pPr>
        </w:p>
      </w:tc>
      <w:tc>
        <w:tcPr>
          <w:tcW w:w="3259" w:type="dxa"/>
          <w:vMerge/>
          <w:vAlign w:val="center"/>
        </w:tcPr>
        <w:p w14:paraId="1E776245" w14:textId="77777777" w:rsidR="009F146C" w:rsidRDefault="009F146C" w:rsidP="009F146C">
          <w:pPr>
            <w:pBdr>
              <w:top w:val="nil"/>
              <w:left w:val="nil"/>
              <w:bottom w:val="nil"/>
              <w:right w:val="nil"/>
              <w:between w:val="nil"/>
            </w:pBdr>
            <w:spacing w:before="0" w:after="0" w:line="276" w:lineRule="auto"/>
            <w:ind w:firstLine="0"/>
            <w:jc w:val="left"/>
            <w:rPr>
              <w:rFonts w:eastAsia="Arial"/>
              <w:color w:val="000000"/>
              <w:sz w:val="16"/>
              <w:szCs w:val="16"/>
            </w:rPr>
          </w:pPr>
        </w:p>
      </w:tc>
      <w:tc>
        <w:tcPr>
          <w:tcW w:w="692" w:type="dxa"/>
          <w:vAlign w:val="center"/>
        </w:tcPr>
        <w:p w14:paraId="6501BB78" w14:textId="77777777" w:rsidR="009F146C" w:rsidRDefault="009F146C" w:rsidP="009F146C">
          <w:pPr>
            <w:pBdr>
              <w:top w:val="nil"/>
              <w:left w:val="nil"/>
              <w:bottom w:val="nil"/>
              <w:right w:val="nil"/>
              <w:between w:val="nil"/>
            </w:pBdr>
            <w:spacing w:before="0" w:after="0" w:line="276" w:lineRule="auto"/>
            <w:ind w:firstLine="0"/>
            <w:jc w:val="center"/>
            <w:rPr>
              <w:rFonts w:eastAsia="Arial"/>
              <w:color w:val="000000"/>
              <w:sz w:val="16"/>
              <w:szCs w:val="16"/>
            </w:rPr>
          </w:pPr>
          <w:r>
            <w:rPr>
              <w:rFonts w:eastAsia="Arial"/>
              <w:color w:val="000000"/>
              <w:sz w:val="16"/>
              <w:szCs w:val="16"/>
            </w:rPr>
            <w:fldChar w:fldCharType="begin"/>
          </w:r>
          <w:r>
            <w:rPr>
              <w:rFonts w:eastAsia="Arial"/>
              <w:color w:val="000000"/>
              <w:sz w:val="16"/>
              <w:szCs w:val="16"/>
            </w:rPr>
            <w:instrText>PAGE</w:instrText>
          </w:r>
          <w:r>
            <w:rPr>
              <w:rFonts w:eastAsia="Arial"/>
              <w:color w:val="000000"/>
              <w:sz w:val="16"/>
              <w:szCs w:val="16"/>
            </w:rPr>
            <w:fldChar w:fldCharType="separate"/>
          </w:r>
          <w:r>
            <w:rPr>
              <w:rFonts w:eastAsia="Arial"/>
              <w:noProof/>
              <w:color w:val="000000"/>
              <w:sz w:val="16"/>
              <w:szCs w:val="16"/>
            </w:rPr>
            <w:t>1</w:t>
          </w:r>
          <w:r>
            <w:rPr>
              <w:rFonts w:eastAsia="Arial"/>
              <w:color w:val="000000"/>
              <w:sz w:val="16"/>
              <w:szCs w:val="16"/>
            </w:rPr>
            <w:fldChar w:fldCharType="end"/>
          </w:r>
        </w:p>
      </w:tc>
      <w:tc>
        <w:tcPr>
          <w:tcW w:w="726" w:type="dxa"/>
          <w:vAlign w:val="center"/>
        </w:tcPr>
        <w:p w14:paraId="0E81D299" w14:textId="2EC8F9C6" w:rsidR="009F146C" w:rsidRDefault="00C47B2A" w:rsidP="009F146C">
          <w:pPr>
            <w:pBdr>
              <w:top w:val="nil"/>
              <w:left w:val="nil"/>
              <w:bottom w:val="nil"/>
              <w:right w:val="nil"/>
              <w:between w:val="nil"/>
            </w:pBdr>
            <w:spacing w:before="0" w:after="0" w:line="276" w:lineRule="auto"/>
            <w:ind w:firstLine="0"/>
            <w:jc w:val="center"/>
            <w:rPr>
              <w:rFonts w:eastAsia="Arial"/>
              <w:color w:val="000000"/>
              <w:sz w:val="16"/>
              <w:szCs w:val="16"/>
            </w:rPr>
          </w:pPr>
          <w:r>
            <w:rPr>
              <w:rFonts w:eastAsia="Arial"/>
              <w:color w:val="000000"/>
              <w:sz w:val="16"/>
              <w:szCs w:val="16"/>
            </w:rPr>
            <w:t>2</w:t>
          </w:r>
        </w:p>
      </w:tc>
    </w:tr>
  </w:tbl>
  <w:p w14:paraId="32A2F227" w14:textId="77777777" w:rsidR="00320B64" w:rsidRDefault="00320B64" w:rsidP="00A46CBE">
    <w:pPr>
      <w:pStyle w:val="Footer"/>
      <w:ind w:firstLine="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22664E" w14:textId="77777777" w:rsidR="00E9475C" w:rsidRPr="00BF0ADF" w:rsidRDefault="00E9475C" w:rsidP="00BF0AD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216F81" w14:textId="77777777" w:rsidR="00C70F1E" w:rsidRDefault="00C70F1E">
      <w:r>
        <w:rPr>
          <w:color w:val="000000"/>
        </w:rPr>
        <w:separator/>
      </w:r>
    </w:p>
  </w:footnote>
  <w:footnote w:type="continuationSeparator" w:id="0">
    <w:p w14:paraId="3FC5F4BD" w14:textId="77777777" w:rsidR="00C70F1E" w:rsidRDefault="00C70F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56" w:type="pct"/>
      <w:jc w:val="center"/>
      <w:tblLook w:val="04A0" w:firstRow="1" w:lastRow="0" w:firstColumn="1" w:lastColumn="0" w:noHBand="0" w:noVBand="1"/>
    </w:tblPr>
    <w:tblGrid>
      <w:gridCol w:w="1390"/>
      <w:gridCol w:w="8815"/>
    </w:tblGrid>
    <w:tr w:rsidR="007C4975" w:rsidRPr="009A0A8E" w14:paraId="28C029ED" w14:textId="77777777" w:rsidTr="007C4975">
      <w:trPr>
        <w:trHeight w:val="70"/>
        <w:jc w:val="center"/>
      </w:trPr>
      <w:tc>
        <w:tcPr>
          <w:tcW w:w="681" w:type="pct"/>
        </w:tcPr>
        <w:p w14:paraId="5D687F46" w14:textId="17FDC40F" w:rsidR="007C4975" w:rsidRPr="009A0A8E" w:rsidRDefault="007C4975" w:rsidP="007C4975">
          <w:pPr>
            <w:pStyle w:val="Lenteles"/>
            <w:jc w:val="left"/>
            <w:rPr>
              <w:b/>
              <w:bCs/>
              <w:sz w:val="16"/>
            </w:rPr>
          </w:pPr>
          <w:r w:rsidRPr="009A0A8E">
            <w:rPr>
              <w:b/>
              <w:bCs/>
              <w:sz w:val="16"/>
            </w:rPr>
            <w:t>PAVADINIMAS:</w:t>
          </w:r>
        </w:p>
      </w:tc>
      <w:tc>
        <w:tcPr>
          <w:tcW w:w="4319" w:type="pct"/>
        </w:tcPr>
        <w:p w14:paraId="0CE78403" w14:textId="0C15C0D7" w:rsidR="007C4975" w:rsidRPr="009A0A8E" w:rsidRDefault="007C4975" w:rsidP="007C4975">
          <w:pPr>
            <w:pStyle w:val="Lenteles"/>
            <w:jc w:val="left"/>
            <w:rPr>
              <w:sz w:val="16"/>
            </w:rPr>
          </w:pPr>
          <w:r w:rsidRPr="009A0A8E">
            <w:rPr>
              <w:sz w:val="16"/>
            </w:rPr>
            <w:fldChar w:fldCharType="begin"/>
          </w:r>
          <w:r w:rsidRPr="009A0A8E">
            <w:rPr>
              <w:sz w:val="16"/>
            </w:rPr>
            <w:instrText xml:space="preserve"> DOCPROPERTY  "Projekto pavadinimas"  \* MERGEFORMAT </w:instrText>
          </w:r>
          <w:r w:rsidRPr="009A0A8E">
            <w:rPr>
              <w:sz w:val="16"/>
            </w:rPr>
            <w:fldChar w:fldCharType="separate"/>
          </w:r>
          <w:r w:rsidR="00AD64CF">
            <w:rPr>
              <w:sz w:val="16"/>
            </w:rPr>
            <w:t>Administracinių pastatų paskirties grupės, administracinės paskirties pastatų adresu Žirmūnų g. 151, Vilnius, rekonstravimo projektas</w:t>
          </w:r>
          <w:r w:rsidRPr="009A0A8E">
            <w:rPr>
              <w:sz w:val="16"/>
            </w:rPr>
            <w:fldChar w:fldCharType="end"/>
          </w:r>
        </w:p>
      </w:tc>
    </w:tr>
    <w:tr w:rsidR="007C4975" w:rsidRPr="009A0A8E" w14:paraId="0C4E4227" w14:textId="77777777" w:rsidTr="007C4975">
      <w:trPr>
        <w:trHeight w:val="70"/>
        <w:jc w:val="center"/>
      </w:trPr>
      <w:tc>
        <w:tcPr>
          <w:tcW w:w="681" w:type="pct"/>
        </w:tcPr>
        <w:p w14:paraId="6F1543D5" w14:textId="3138FE6A" w:rsidR="007C4975" w:rsidRPr="009A0A8E" w:rsidRDefault="007C4975" w:rsidP="007C4975">
          <w:pPr>
            <w:pStyle w:val="Lenteles"/>
            <w:jc w:val="left"/>
            <w:rPr>
              <w:b/>
              <w:bCs/>
              <w:sz w:val="16"/>
            </w:rPr>
          </w:pPr>
          <w:r w:rsidRPr="009A0A8E">
            <w:rPr>
              <w:b/>
              <w:bCs/>
              <w:sz w:val="16"/>
            </w:rPr>
            <w:t>STATYTOJAS:</w:t>
          </w:r>
        </w:p>
      </w:tc>
      <w:tc>
        <w:tcPr>
          <w:tcW w:w="4319" w:type="pct"/>
        </w:tcPr>
        <w:p w14:paraId="1DD8414F" w14:textId="295A75A3" w:rsidR="007C4975" w:rsidRPr="009A0A8E" w:rsidRDefault="007C4975" w:rsidP="007C4975">
          <w:pPr>
            <w:pStyle w:val="Lenteles"/>
            <w:jc w:val="left"/>
            <w:rPr>
              <w:sz w:val="16"/>
            </w:rPr>
          </w:pPr>
          <w:r w:rsidRPr="009A0A8E">
            <w:rPr>
              <w:sz w:val="16"/>
            </w:rPr>
            <w:fldChar w:fldCharType="begin"/>
          </w:r>
          <w:r w:rsidRPr="009A0A8E">
            <w:rPr>
              <w:sz w:val="16"/>
            </w:rPr>
            <w:instrText xml:space="preserve"> COMMENTS   \* MERGEFORMAT </w:instrText>
          </w:r>
          <w:r w:rsidRPr="009A0A8E">
            <w:rPr>
              <w:sz w:val="16"/>
            </w:rPr>
            <w:fldChar w:fldCharType="end"/>
          </w:r>
          <w:r w:rsidRPr="009A0A8E">
            <w:rPr>
              <w:sz w:val="16"/>
            </w:rPr>
            <w:fldChar w:fldCharType="begin"/>
          </w:r>
          <w:r w:rsidRPr="009A0A8E">
            <w:rPr>
              <w:sz w:val="16"/>
            </w:rPr>
            <w:instrText xml:space="preserve"> COMMENTS   \* MERGEFORMAT </w:instrText>
          </w:r>
          <w:r w:rsidRPr="009A0A8E">
            <w:rPr>
              <w:sz w:val="16"/>
            </w:rPr>
            <w:fldChar w:fldCharType="end"/>
          </w:r>
          <w:r w:rsidRPr="009A0A8E">
            <w:rPr>
              <w:sz w:val="16"/>
            </w:rPr>
            <w:fldChar w:fldCharType="begin"/>
          </w:r>
          <w:r w:rsidRPr="009A0A8E">
            <w:rPr>
              <w:sz w:val="16"/>
            </w:rPr>
            <w:instrText xml:space="preserve"> DOCPROPERTY  Statytojas  \* MERGEFORMAT </w:instrText>
          </w:r>
          <w:r w:rsidRPr="009A0A8E">
            <w:rPr>
              <w:sz w:val="16"/>
            </w:rPr>
            <w:fldChar w:fldCharType="separate"/>
          </w:r>
          <w:r w:rsidR="00AD64CF">
            <w:rPr>
              <w:sz w:val="16"/>
            </w:rPr>
            <w:t>LIETUVOS BANKAS</w:t>
          </w:r>
          <w:r w:rsidRPr="009A0A8E">
            <w:rPr>
              <w:sz w:val="16"/>
            </w:rPr>
            <w:fldChar w:fldCharType="end"/>
          </w:r>
        </w:p>
      </w:tc>
    </w:tr>
    <w:tr w:rsidR="007C4975" w:rsidRPr="009A0A8E" w14:paraId="2BB6F07A" w14:textId="77777777" w:rsidTr="007C4975">
      <w:trPr>
        <w:trHeight w:val="160"/>
        <w:jc w:val="center"/>
      </w:trPr>
      <w:tc>
        <w:tcPr>
          <w:tcW w:w="681" w:type="pct"/>
        </w:tcPr>
        <w:p w14:paraId="314C8C77" w14:textId="558E6BFC" w:rsidR="007C4975" w:rsidRPr="009A0A8E" w:rsidRDefault="007C4975" w:rsidP="007C4975">
          <w:pPr>
            <w:pStyle w:val="Lenteles"/>
            <w:jc w:val="left"/>
            <w:rPr>
              <w:b/>
              <w:bCs/>
              <w:sz w:val="16"/>
            </w:rPr>
          </w:pPr>
          <w:r w:rsidRPr="009A0A8E">
            <w:rPr>
              <w:b/>
              <w:bCs/>
              <w:sz w:val="16"/>
            </w:rPr>
            <w:t>STADIJA:</w:t>
          </w:r>
        </w:p>
      </w:tc>
      <w:tc>
        <w:tcPr>
          <w:tcW w:w="4319" w:type="pct"/>
        </w:tcPr>
        <w:p w14:paraId="60B570D8" w14:textId="6B1F342E" w:rsidR="007C4975" w:rsidRPr="009A0A8E" w:rsidRDefault="00E9475C" w:rsidP="007C4975">
          <w:pPr>
            <w:pStyle w:val="Lenteles"/>
            <w:jc w:val="left"/>
            <w:rPr>
              <w:sz w:val="16"/>
            </w:rPr>
          </w:pPr>
          <w:r>
            <w:rPr>
              <w:sz w:val="16"/>
            </w:rPr>
            <w:t>Techn</w:t>
          </w:r>
          <w:r w:rsidR="00AD64CF">
            <w:rPr>
              <w:sz w:val="16"/>
            </w:rPr>
            <w:t>i</w:t>
          </w:r>
          <w:r>
            <w:rPr>
              <w:sz w:val="16"/>
            </w:rPr>
            <w:t>nis darbo pr</w:t>
          </w:r>
          <w:r w:rsidR="00AD64CF">
            <w:rPr>
              <w:sz w:val="16"/>
            </w:rPr>
            <w:t>o</w:t>
          </w:r>
          <w:r>
            <w:rPr>
              <w:sz w:val="16"/>
            </w:rPr>
            <w:t>jektas</w:t>
          </w:r>
        </w:p>
      </w:tc>
    </w:tr>
  </w:tbl>
  <w:p w14:paraId="412C9CC7" w14:textId="071A63EA" w:rsidR="003E6C30" w:rsidRPr="003E6C30" w:rsidRDefault="003E6C30">
    <w:pPr>
      <w:pStyle w:val="Header"/>
      <w:rPr>
        <w:sz w:val="16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56" w:type="pct"/>
      <w:jc w:val="center"/>
      <w:tblLook w:val="04A0" w:firstRow="1" w:lastRow="0" w:firstColumn="1" w:lastColumn="0" w:noHBand="0" w:noVBand="1"/>
    </w:tblPr>
    <w:tblGrid>
      <w:gridCol w:w="1402"/>
      <w:gridCol w:w="8803"/>
    </w:tblGrid>
    <w:tr w:rsidR="003E6C30" w:rsidRPr="009A0A8E" w14:paraId="52B5B24E" w14:textId="77777777" w:rsidTr="000F3043">
      <w:trPr>
        <w:trHeight w:val="70"/>
        <w:jc w:val="center"/>
      </w:trPr>
      <w:tc>
        <w:tcPr>
          <w:tcW w:w="687" w:type="pct"/>
        </w:tcPr>
        <w:p w14:paraId="725FADC6" w14:textId="3A2E3BB7" w:rsidR="003E6C30" w:rsidRPr="009A0A8E" w:rsidRDefault="003E6C30" w:rsidP="003E6C30">
          <w:pPr>
            <w:pStyle w:val="Lenteles"/>
            <w:jc w:val="left"/>
            <w:rPr>
              <w:b/>
              <w:bCs/>
              <w:sz w:val="16"/>
            </w:rPr>
          </w:pPr>
          <w:r w:rsidRPr="009A0A8E">
            <w:rPr>
              <w:b/>
              <w:bCs/>
              <w:sz w:val="16"/>
            </w:rPr>
            <w:t>PAVADINIMAS:</w:t>
          </w:r>
        </w:p>
      </w:tc>
      <w:tc>
        <w:tcPr>
          <w:tcW w:w="4313" w:type="pct"/>
        </w:tcPr>
        <w:p w14:paraId="5B9A8A3A" w14:textId="056EA467" w:rsidR="003E6C30" w:rsidRPr="009A0A8E" w:rsidRDefault="003E6C30" w:rsidP="003E6C30">
          <w:pPr>
            <w:pStyle w:val="Lenteles"/>
            <w:jc w:val="left"/>
            <w:rPr>
              <w:sz w:val="16"/>
            </w:rPr>
          </w:pPr>
          <w:r w:rsidRPr="009A0A8E">
            <w:rPr>
              <w:sz w:val="16"/>
            </w:rPr>
            <w:fldChar w:fldCharType="begin"/>
          </w:r>
          <w:r w:rsidRPr="009A0A8E">
            <w:rPr>
              <w:sz w:val="16"/>
            </w:rPr>
            <w:instrText xml:space="preserve"> DOCPROPERTY  "Projekto pavadinimas"  \* MERGEFORMAT </w:instrText>
          </w:r>
          <w:r w:rsidRPr="009A0A8E">
            <w:rPr>
              <w:sz w:val="16"/>
            </w:rPr>
            <w:fldChar w:fldCharType="separate"/>
          </w:r>
          <w:r w:rsidR="00AD64CF">
            <w:rPr>
              <w:sz w:val="16"/>
            </w:rPr>
            <w:t>Administracinių pastatų paskirties grupės, administracinės paskirties pastatų adresu Žirmūnų g. 151, Vilnius, rekonstravimo projektas</w:t>
          </w:r>
          <w:r w:rsidRPr="009A0A8E">
            <w:rPr>
              <w:sz w:val="16"/>
            </w:rPr>
            <w:fldChar w:fldCharType="end"/>
          </w:r>
        </w:p>
      </w:tc>
    </w:tr>
    <w:tr w:rsidR="003E6C30" w:rsidRPr="009A0A8E" w14:paraId="405132C0" w14:textId="77777777" w:rsidTr="000F3043">
      <w:trPr>
        <w:trHeight w:val="70"/>
        <w:jc w:val="center"/>
      </w:trPr>
      <w:tc>
        <w:tcPr>
          <w:tcW w:w="687" w:type="pct"/>
        </w:tcPr>
        <w:p w14:paraId="1F862F02" w14:textId="77777777" w:rsidR="003E6C30" w:rsidRPr="009A0A8E" w:rsidRDefault="003E6C30" w:rsidP="003E6C30">
          <w:pPr>
            <w:pStyle w:val="Lenteles"/>
            <w:jc w:val="left"/>
            <w:rPr>
              <w:b/>
              <w:bCs/>
              <w:sz w:val="16"/>
            </w:rPr>
          </w:pPr>
          <w:r w:rsidRPr="009A0A8E">
            <w:rPr>
              <w:b/>
              <w:bCs/>
              <w:sz w:val="16"/>
            </w:rPr>
            <w:t>STATYTOJAS:</w:t>
          </w:r>
        </w:p>
      </w:tc>
      <w:tc>
        <w:tcPr>
          <w:tcW w:w="4313" w:type="pct"/>
        </w:tcPr>
        <w:p w14:paraId="79C61CF1" w14:textId="22056E8B" w:rsidR="003E6C30" w:rsidRPr="009A0A8E" w:rsidRDefault="003E6C30" w:rsidP="003E6C30">
          <w:pPr>
            <w:pStyle w:val="Lenteles"/>
            <w:jc w:val="left"/>
            <w:rPr>
              <w:sz w:val="16"/>
            </w:rPr>
          </w:pPr>
          <w:r w:rsidRPr="009A0A8E">
            <w:rPr>
              <w:sz w:val="16"/>
            </w:rPr>
            <w:fldChar w:fldCharType="begin"/>
          </w:r>
          <w:r w:rsidRPr="009A0A8E">
            <w:rPr>
              <w:sz w:val="16"/>
            </w:rPr>
            <w:instrText xml:space="preserve"> COMMENTS   \* MERGEFORMAT </w:instrText>
          </w:r>
          <w:r w:rsidRPr="009A0A8E">
            <w:rPr>
              <w:sz w:val="16"/>
            </w:rPr>
            <w:fldChar w:fldCharType="end"/>
          </w:r>
          <w:r w:rsidRPr="009A0A8E">
            <w:rPr>
              <w:sz w:val="16"/>
            </w:rPr>
            <w:fldChar w:fldCharType="begin"/>
          </w:r>
          <w:r w:rsidRPr="009A0A8E">
            <w:rPr>
              <w:sz w:val="16"/>
            </w:rPr>
            <w:instrText xml:space="preserve"> COMMENTS   \* MERGEFORMAT </w:instrText>
          </w:r>
          <w:r w:rsidRPr="009A0A8E">
            <w:rPr>
              <w:sz w:val="16"/>
            </w:rPr>
            <w:fldChar w:fldCharType="end"/>
          </w:r>
          <w:r w:rsidRPr="009A0A8E">
            <w:rPr>
              <w:sz w:val="16"/>
            </w:rPr>
            <w:fldChar w:fldCharType="begin"/>
          </w:r>
          <w:r w:rsidRPr="009A0A8E">
            <w:rPr>
              <w:sz w:val="16"/>
            </w:rPr>
            <w:instrText xml:space="preserve"> DOCPROPERTY  Statytojas  \* MERGEFORMAT </w:instrText>
          </w:r>
          <w:r w:rsidRPr="009A0A8E">
            <w:rPr>
              <w:sz w:val="16"/>
            </w:rPr>
            <w:fldChar w:fldCharType="separate"/>
          </w:r>
          <w:r w:rsidR="00AD64CF">
            <w:rPr>
              <w:sz w:val="16"/>
            </w:rPr>
            <w:t>LIETUVOS BANKAS</w:t>
          </w:r>
          <w:r w:rsidRPr="009A0A8E">
            <w:rPr>
              <w:sz w:val="16"/>
            </w:rPr>
            <w:fldChar w:fldCharType="end"/>
          </w:r>
        </w:p>
      </w:tc>
    </w:tr>
    <w:tr w:rsidR="003E6C30" w:rsidRPr="009A0A8E" w14:paraId="7AF1461E" w14:textId="77777777" w:rsidTr="000F3043">
      <w:trPr>
        <w:trHeight w:val="160"/>
        <w:jc w:val="center"/>
      </w:trPr>
      <w:tc>
        <w:tcPr>
          <w:tcW w:w="687" w:type="pct"/>
        </w:tcPr>
        <w:p w14:paraId="0614CA7E" w14:textId="77777777" w:rsidR="003E6C30" w:rsidRPr="009A0A8E" w:rsidRDefault="003E6C30" w:rsidP="003E6C30">
          <w:pPr>
            <w:pStyle w:val="Lenteles"/>
            <w:jc w:val="left"/>
            <w:rPr>
              <w:b/>
              <w:bCs/>
              <w:sz w:val="16"/>
            </w:rPr>
          </w:pPr>
          <w:r w:rsidRPr="009A0A8E">
            <w:rPr>
              <w:b/>
              <w:bCs/>
              <w:sz w:val="16"/>
            </w:rPr>
            <w:t>STADIJA:</w:t>
          </w:r>
        </w:p>
      </w:tc>
      <w:tc>
        <w:tcPr>
          <w:tcW w:w="4313" w:type="pct"/>
        </w:tcPr>
        <w:p w14:paraId="66A8F5F9" w14:textId="482BB249" w:rsidR="003E6C30" w:rsidRPr="009A0A8E" w:rsidRDefault="0019237E" w:rsidP="003E6C30">
          <w:pPr>
            <w:pStyle w:val="Lenteles"/>
            <w:jc w:val="left"/>
            <w:rPr>
              <w:sz w:val="16"/>
            </w:rPr>
          </w:pPr>
          <w:r>
            <w:rPr>
              <w:sz w:val="16"/>
            </w:rPr>
            <w:t>Techn</w:t>
          </w:r>
          <w:r w:rsidR="00BF41DF">
            <w:rPr>
              <w:sz w:val="16"/>
            </w:rPr>
            <w:t>i</w:t>
          </w:r>
          <w:r>
            <w:rPr>
              <w:sz w:val="16"/>
            </w:rPr>
            <w:t>nis darbo pr</w:t>
          </w:r>
          <w:r w:rsidR="00BF41DF">
            <w:rPr>
              <w:sz w:val="16"/>
            </w:rPr>
            <w:t>o</w:t>
          </w:r>
          <w:r>
            <w:rPr>
              <w:sz w:val="16"/>
            </w:rPr>
            <w:t>jektas</w:t>
          </w:r>
        </w:p>
      </w:tc>
    </w:tr>
  </w:tbl>
  <w:p w14:paraId="164B94FD" w14:textId="6C9F668E" w:rsidR="00E9475C" w:rsidRDefault="00E9475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38F175" w14:textId="1077FC31" w:rsidR="00BD2E7B" w:rsidRPr="00BF0ADF" w:rsidRDefault="00BD2E7B" w:rsidP="00BF0AD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C2A9DF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6ACD74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FDEDB8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01E69DC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F62CD00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892EC8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0A26A2E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7A760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C08C5D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16090A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01D578B"/>
    <w:multiLevelType w:val="hybridMultilevel"/>
    <w:tmpl w:val="2570C43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00527E"/>
    <w:multiLevelType w:val="multilevel"/>
    <w:tmpl w:val="FB662520"/>
    <w:styleLink w:val="LFO2"/>
    <w:lvl w:ilvl="0">
      <w:numFmt w:val="bullet"/>
      <w:pStyle w:val="Punktai"/>
      <w:lvlText w:val=""/>
      <w:lvlJc w:val="left"/>
      <w:pPr>
        <w:ind w:left="927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39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59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79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599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19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39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59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79" w:hanging="360"/>
      </w:pPr>
      <w:rPr>
        <w:rFonts w:ascii="Wingdings" w:hAnsi="Wingdings"/>
      </w:rPr>
    </w:lvl>
  </w:abstractNum>
  <w:abstractNum w:abstractNumId="12" w15:restartNumberingAfterBreak="0">
    <w:nsid w:val="1675478D"/>
    <w:multiLevelType w:val="hybridMultilevel"/>
    <w:tmpl w:val="D0E2F3E0"/>
    <w:lvl w:ilvl="0" w:tplc="86666400">
      <w:start w:val="1"/>
      <w:numFmt w:val="decimal"/>
      <w:lvlText w:val="%1."/>
      <w:lvlJc w:val="left"/>
      <w:pPr>
        <w:ind w:left="66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AEA8FD1E">
      <w:start w:val="1"/>
      <w:numFmt w:val="lowerLetter"/>
      <w:lvlText w:val="%2"/>
      <w:lvlJc w:val="left"/>
      <w:pPr>
        <w:ind w:left="141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EF0C357A">
      <w:start w:val="1"/>
      <w:numFmt w:val="lowerRoman"/>
      <w:lvlText w:val="%3"/>
      <w:lvlJc w:val="left"/>
      <w:pPr>
        <w:ind w:left="213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DA766566">
      <w:start w:val="1"/>
      <w:numFmt w:val="decimal"/>
      <w:lvlText w:val="%4"/>
      <w:lvlJc w:val="left"/>
      <w:pPr>
        <w:ind w:left="285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8A94CDC6">
      <w:start w:val="1"/>
      <w:numFmt w:val="lowerLetter"/>
      <w:lvlText w:val="%5"/>
      <w:lvlJc w:val="left"/>
      <w:pPr>
        <w:ind w:left="357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9A5A04E2">
      <w:start w:val="1"/>
      <w:numFmt w:val="lowerRoman"/>
      <w:lvlText w:val="%6"/>
      <w:lvlJc w:val="left"/>
      <w:pPr>
        <w:ind w:left="429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AF4473FC">
      <w:start w:val="1"/>
      <w:numFmt w:val="decimal"/>
      <w:lvlText w:val="%7"/>
      <w:lvlJc w:val="left"/>
      <w:pPr>
        <w:ind w:left="501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04C0B91C">
      <w:start w:val="1"/>
      <w:numFmt w:val="lowerLetter"/>
      <w:lvlText w:val="%8"/>
      <w:lvlJc w:val="left"/>
      <w:pPr>
        <w:ind w:left="573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DD9C2D10">
      <w:start w:val="1"/>
      <w:numFmt w:val="lowerRoman"/>
      <w:lvlText w:val="%9"/>
      <w:lvlJc w:val="left"/>
      <w:pPr>
        <w:ind w:left="645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16F02661"/>
    <w:multiLevelType w:val="multilevel"/>
    <w:tmpl w:val="87F66192"/>
    <w:lvl w:ilvl="0">
      <w:start w:val="1"/>
      <w:numFmt w:val="decimal"/>
      <w:pStyle w:val="Style1"/>
      <w:lvlText w:val="%1."/>
      <w:lvlJc w:val="left"/>
      <w:pPr>
        <w:tabs>
          <w:tab w:val="num" w:pos="-3600"/>
        </w:tabs>
        <w:ind w:left="360" w:hanging="360"/>
      </w:pPr>
      <w:rPr>
        <w:rFonts w:hint="default"/>
        <w:b/>
        <w:bCs/>
        <w:sz w:val="18"/>
        <w:szCs w:val="18"/>
      </w:r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432" w:hanging="432"/>
      </w:pPr>
      <w:rPr>
        <w:rFonts w:hint="default"/>
        <w:b/>
        <w:bCs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b/>
        <w:bCs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4" w15:restartNumberingAfterBreak="0">
    <w:nsid w:val="196F7898"/>
    <w:multiLevelType w:val="hybridMultilevel"/>
    <w:tmpl w:val="50E6DC1A"/>
    <w:lvl w:ilvl="0" w:tplc="042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B69485A"/>
    <w:multiLevelType w:val="multilevel"/>
    <w:tmpl w:val="2E6C6158"/>
    <w:lvl w:ilvl="0">
      <w:start w:val="1"/>
      <w:numFmt w:val="decimal"/>
      <w:pStyle w:val="ANTRASTES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11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  <w:b/>
      </w:rPr>
    </w:lvl>
  </w:abstractNum>
  <w:abstractNum w:abstractNumId="16" w15:restartNumberingAfterBreak="0">
    <w:nsid w:val="1E9E3897"/>
    <w:multiLevelType w:val="multilevel"/>
    <w:tmpl w:val="5D0E59E0"/>
    <w:styleLink w:val="WW8Num3"/>
    <w:lvl w:ilvl="0">
      <w:numFmt w:val="bullet"/>
      <w:lvlText w:val="-"/>
      <w:lvlJc w:val="left"/>
      <w:rPr>
        <w:rFonts w:ascii="Arial" w:eastAsia="Times New Roman" w:hAnsi="Arial" w:cs="Aria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17" w15:restartNumberingAfterBreak="0">
    <w:nsid w:val="250F65D5"/>
    <w:multiLevelType w:val="hybridMultilevel"/>
    <w:tmpl w:val="BE58B05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86C6337"/>
    <w:multiLevelType w:val="hybridMultilevel"/>
    <w:tmpl w:val="EBFE30B0"/>
    <w:lvl w:ilvl="0" w:tplc="DB06F5A2">
      <w:start w:val="2024"/>
      <w:numFmt w:val="bullet"/>
      <w:lvlText w:val="-"/>
      <w:lvlJc w:val="left"/>
      <w:pPr>
        <w:ind w:left="1287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2E2A37EB"/>
    <w:multiLevelType w:val="hybridMultilevel"/>
    <w:tmpl w:val="FDCABEC8"/>
    <w:lvl w:ilvl="0" w:tplc="89343BB2">
      <w:start w:val="1"/>
      <w:numFmt w:val="bullet"/>
      <w:lvlText w:val="•"/>
      <w:lvlJc w:val="left"/>
      <w:pPr>
        <w:ind w:left="67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860E5A7A">
      <w:start w:val="1"/>
      <w:numFmt w:val="bullet"/>
      <w:lvlText w:val="o"/>
      <w:lvlJc w:val="left"/>
      <w:pPr>
        <w:ind w:left="141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8AC2AB72">
      <w:start w:val="1"/>
      <w:numFmt w:val="bullet"/>
      <w:lvlText w:val="▪"/>
      <w:lvlJc w:val="left"/>
      <w:pPr>
        <w:ind w:left="213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B4E8B4B4">
      <w:start w:val="1"/>
      <w:numFmt w:val="bullet"/>
      <w:lvlText w:val="•"/>
      <w:lvlJc w:val="left"/>
      <w:pPr>
        <w:ind w:left="285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DFB6DF2E">
      <w:start w:val="1"/>
      <w:numFmt w:val="bullet"/>
      <w:lvlText w:val="o"/>
      <w:lvlJc w:val="left"/>
      <w:pPr>
        <w:ind w:left="357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9BEAE2EA">
      <w:start w:val="1"/>
      <w:numFmt w:val="bullet"/>
      <w:lvlText w:val="▪"/>
      <w:lvlJc w:val="left"/>
      <w:pPr>
        <w:ind w:left="429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B51A4CD0">
      <w:start w:val="1"/>
      <w:numFmt w:val="bullet"/>
      <w:lvlText w:val="•"/>
      <w:lvlJc w:val="left"/>
      <w:pPr>
        <w:ind w:left="501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26E212C2">
      <w:start w:val="1"/>
      <w:numFmt w:val="bullet"/>
      <w:lvlText w:val="o"/>
      <w:lvlJc w:val="left"/>
      <w:pPr>
        <w:ind w:left="573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E926F02E">
      <w:start w:val="1"/>
      <w:numFmt w:val="bullet"/>
      <w:lvlText w:val="▪"/>
      <w:lvlJc w:val="left"/>
      <w:pPr>
        <w:ind w:left="645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2F0179CB"/>
    <w:multiLevelType w:val="multilevel"/>
    <w:tmpl w:val="51301512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21" w15:restartNumberingAfterBreak="0">
    <w:nsid w:val="2FEB1259"/>
    <w:multiLevelType w:val="hybridMultilevel"/>
    <w:tmpl w:val="8AD0D332"/>
    <w:lvl w:ilvl="0" w:tplc="E0CA3002">
      <w:start w:val="1"/>
      <w:numFmt w:val="decimal"/>
      <w:pStyle w:val="3PASTRAIPOSANTRAT2"/>
      <w:lvlText w:val="%1."/>
      <w:lvlJc w:val="left"/>
      <w:pPr>
        <w:ind w:left="9432" w:hanging="360"/>
      </w:pPr>
    </w:lvl>
    <w:lvl w:ilvl="1" w:tplc="EFC272B6">
      <w:start w:val="1"/>
      <w:numFmt w:val="lowerLetter"/>
      <w:lvlText w:val="%2."/>
      <w:lvlJc w:val="left"/>
      <w:pPr>
        <w:ind w:left="10152" w:hanging="360"/>
      </w:pPr>
    </w:lvl>
    <w:lvl w:ilvl="2" w:tplc="353ED960" w:tentative="1">
      <w:start w:val="1"/>
      <w:numFmt w:val="lowerRoman"/>
      <w:lvlText w:val="%3."/>
      <w:lvlJc w:val="right"/>
      <w:pPr>
        <w:ind w:left="10872" w:hanging="180"/>
      </w:pPr>
    </w:lvl>
    <w:lvl w:ilvl="3" w:tplc="EB78FB40" w:tentative="1">
      <w:start w:val="1"/>
      <w:numFmt w:val="decimal"/>
      <w:lvlText w:val="%4."/>
      <w:lvlJc w:val="left"/>
      <w:pPr>
        <w:ind w:left="11592" w:hanging="360"/>
      </w:pPr>
    </w:lvl>
    <w:lvl w:ilvl="4" w:tplc="605633F0" w:tentative="1">
      <w:start w:val="1"/>
      <w:numFmt w:val="lowerLetter"/>
      <w:lvlText w:val="%5."/>
      <w:lvlJc w:val="left"/>
      <w:pPr>
        <w:ind w:left="12312" w:hanging="360"/>
      </w:pPr>
    </w:lvl>
    <w:lvl w:ilvl="5" w:tplc="EE5AA2E8" w:tentative="1">
      <w:start w:val="1"/>
      <w:numFmt w:val="lowerRoman"/>
      <w:lvlText w:val="%6."/>
      <w:lvlJc w:val="right"/>
      <w:pPr>
        <w:ind w:left="13032" w:hanging="180"/>
      </w:pPr>
    </w:lvl>
    <w:lvl w:ilvl="6" w:tplc="2C20173C" w:tentative="1">
      <w:start w:val="1"/>
      <w:numFmt w:val="decimal"/>
      <w:lvlText w:val="%7."/>
      <w:lvlJc w:val="left"/>
      <w:pPr>
        <w:ind w:left="13752" w:hanging="360"/>
      </w:pPr>
    </w:lvl>
    <w:lvl w:ilvl="7" w:tplc="D2D6D1E2" w:tentative="1">
      <w:start w:val="1"/>
      <w:numFmt w:val="lowerLetter"/>
      <w:lvlText w:val="%8."/>
      <w:lvlJc w:val="left"/>
      <w:pPr>
        <w:ind w:left="14472" w:hanging="360"/>
      </w:pPr>
    </w:lvl>
    <w:lvl w:ilvl="8" w:tplc="5ABAED48" w:tentative="1">
      <w:start w:val="1"/>
      <w:numFmt w:val="lowerRoman"/>
      <w:lvlText w:val="%9."/>
      <w:lvlJc w:val="right"/>
      <w:pPr>
        <w:ind w:left="15192" w:hanging="180"/>
      </w:pPr>
    </w:lvl>
  </w:abstractNum>
  <w:abstractNum w:abstractNumId="22" w15:restartNumberingAfterBreak="0">
    <w:nsid w:val="37562E0C"/>
    <w:multiLevelType w:val="multilevel"/>
    <w:tmpl w:val="A30EEBE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37864453"/>
    <w:multiLevelType w:val="hybridMultilevel"/>
    <w:tmpl w:val="E1DC69EE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AAA42C8"/>
    <w:multiLevelType w:val="hybridMultilevel"/>
    <w:tmpl w:val="612ADD6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7763F82"/>
    <w:multiLevelType w:val="multilevel"/>
    <w:tmpl w:val="4B6866A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lentelesnumeracija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49EE7DF9"/>
    <w:multiLevelType w:val="hybridMultilevel"/>
    <w:tmpl w:val="22905D48"/>
    <w:lvl w:ilvl="0" w:tplc="DB06F5A2">
      <w:start w:val="2024"/>
      <w:numFmt w:val="bullet"/>
      <w:lvlText w:val="-"/>
      <w:lvlJc w:val="left"/>
      <w:pPr>
        <w:ind w:left="1287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4BBF2E71"/>
    <w:multiLevelType w:val="multilevel"/>
    <w:tmpl w:val="C908E66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4BEB3387"/>
    <w:multiLevelType w:val="hybridMultilevel"/>
    <w:tmpl w:val="08503CF0"/>
    <w:lvl w:ilvl="0" w:tplc="98046D7C">
      <w:start w:val="1"/>
      <w:numFmt w:val="decimal"/>
      <w:pStyle w:val="Num1"/>
      <w:lvlText w:val="%1."/>
      <w:lvlJc w:val="left"/>
      <w:pPr>
        <w:ind w:left="720" w:hanging="360"/>
      </w:pPr>
      <w:rPr>
        <w:i w:val="0"/>
        <w:iCs w:val="0"/>
        <w:sz w:val="20"/>
        <w:szCs w:val="2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C3722B4"/>
    <w:multiLevelType w:val="multilevel"/>
    <w:tmpl w:val="33048A12"/>
    <w:lvl w:ilvl="0">
      <w:start w:val="1"/>
      <w:numFmt w:val="decimal"/>
      <w:pStyle w:val="1PASTRAIPA1LYGIS"/>
      <w:lvlText w:val="%1."/>
      <w:lvlJc w:val="left"/>
      <w:pPr>
        <w:ind w:left="360" w:hanging="360"/>
      </w:pPr>
    </w:lvl>
    <w:lvl w:ilvl="1">
      <w:start w:val="1"/>
      <w:numFmt w:val="decimal"/>
      <w:pStyle w:val="2PASTRAIPA2LYGIS"/>
      <w:lvlText w:val="%1.%2."/>
      <w:lvlJc w:val="left"/>
      <w:pPr>
        <w:ind w:left="792" w:hanging="432"/>
      </w:pPr>
    </w:lvl>
    <w:lvl w:ilvl="2">
      <w:start w:val="1"/>
      <w:numFmt w:val="decimal"/>
      <w:pStyle w:val="3PASTRAIPA3LYGIS3"/>
      <w:lvlText w:val="%1.%2.%3."/>
      <w:lvlJc w:val="left"/>
      <w:pPr>
        <w:ind w:left="1213" w:hanging="504"/>
      </w:pPr>
      <w:rPr>
        <w:b/>
        <w:bCs/>
        <w:color w:val="auto"/>
        <w:specVanish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4C5B7944"/>
    <w:multiLevelType w:val="hybridMultilevel"/>
    <w:tmpl w:val="F5BE0CE8"/>
    <w:lvl w:ilvl="0" w:tplc="042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F2A4910"/>
    <w:multiLevelType w:val="multilevel"/>
    <w:tmpl w:val="F3280FEE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  <w:b/>
        <w:bCs w:val="0"/>
        <w:i w:val="0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  <w:b/>
        <w:bCs w:val="0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2" w15:restartNumberingAfterBreak="0">
    <w:nsid w:val="54A51096"/>
    <w:multiLevelType w:val="hybridMultilevel"/>
    <w:tmpl w:val="D902D908"/>
    <w:lvl w:ilvl="0" w:tplc="042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4B201FF"/>
    <w:multiLevelType w:val="hybridMultilevel"/>
    <w:tmpl w:val="60A2820E"/>
    <w:lvl w:ilvl="0" w:tplc="B27833B6">
      <w:start w:val="1"/>
      <w:numFmt w:val="bullet"/>
      <w:lvlText w:val="-"/>
      <w:lvlJc w:val="left"/>
      <w:pPr>
        <w:ind w:left="8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1DF6E530">
      <w:start w:val="1"/>
      <w:numFmt w:val="bullet"/>
      <w:lvlText w:val="o"/>
      <w:lvlJc w:val="left"/>
      <w:pPr>
        <w:ind w:left="16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0D26AE58">
      <w:start w:val="1"/>
      <w:numFmt w:val="bullet"/>
      <w:lvlText w:val="▪"/>
      <w:lvlJc w:val="left"/>
      <w:pPr>
        <w:ind w:left="23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0D90C472">
      <w:start w:val="1"/>
      <w:numFmt w:val="bullet"/>
      <w:lvlText w:val="•"/>
      <w:lvlJc w:val="left"/>
      <w:pPr>
        <w:ind w:left="30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0512ED4C">
      <w:start w:val="1"/>
      <w:numFmt w:val="bullet"/>
      <w:lvlText w:val="o"/>
      <w:lvlJc w:val="left"/>
      <w:pPr>
        <w:ind w:left="37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20DC0F88">
      <w:start w:val="1"/>
      <w:numFmt w:val="bullet"/>
      <w:lvlText w:val="▪"/>
      <w:lvlJc w:val="left"/>
      <w:pPr>
        <w:ind w:left="44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5AC80DBC">
      <w:start w:val="1"/>
      <w:numFmt w:val="bullet"/>
      <w:lvlText w:val="•"/>
      <w:lvlJc w:val="left"/>
      <w:pPr>
        <w:ind w:left="52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5E76351A">
      <w:start w:val="1"/>
      <w:numFmt w:val="bullet"/>
      <w:lvlText w:val="o"/>
      <w:lvlJc w:val="left"/>
      <w:pPr>
        <w:ind w:left="59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771CC786">
      <w:start w:val="1"/>
      <w:numFmt w:val="bullet"/>
      <w:lvlText w:val="▪"/>
      <w:lvlJc w:val="left"/>
      <w:pPr>
        <w:ind w:left="66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 w15:restartNumberingAfterBreak="0">
    <w:nsid w:val="56AA12F5"/>
    <w:multiLevelType w:val="multilevel"/>
    <w:tmpl w:val="88BC2BE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5" w15:restartNumberingAfterBreak="0">
    <w:nsid w:val="57A52A87"/>
    <w:multiLevelType w:val="multilevel"/>
    <w:tmpl w:val="92B4B012"/>
    <w:styleLink w:val="CurrentList1"/>
    <w:lvl w:ilvl="0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91966AC"/>
    <w:multiLevelType w:val="hybridMultilevel"/>
    <w:tmpl w:val="C7D82722"/>
    <w:lvl w:ilvl="0" w:tplc="AC4C73D6">
      <w:start w:val="1"/>
      <w:numFmt w:val="decimal"/>
      <w:pStyle w:val="NUMERACIJA"/>
      <w:lvlText w:val="%1."/>
      <w:lvlJc w:val="center"/>
      <w:pPr>
        <w:ind w:left="360" w:hanging="360"/>
      </w:pPr>
      <w:rPr>
        <w:color w:val="auto"/>
      </w:rPr>
    </w:lvl>
    <w:lvl w:ilvl="1" w:tplc="BF12C536" w:tentative="1">
      <w:start w:val="1"/>
      <w:numFmt w:val="lowerLetter"/>
      <w:lvlText w:val="%2."/>
      <w:lvlJc w:val="left"/>
      <w:pPr>
        <w:ind w:left="1080" w:hanging="360"/>
      </w:pPr>
    </w:lvl>
    <w:lvl w:ilvl="2" w:tplc="65668FAA" w:tentative="1">
      <w:start w:val="1"/>
      <w:numFmt w:val="lowerRoman"/>
      <w:lvlText w:val="%3."/>
      <w:lvlJc w:val="right"/>
      <w:pPr>
        <w:ind w:left="1800" w:hanging="180"/>
      </w:pPr>
    </w:lvl>
    <w:lvl w:ilvl="3" w:tplc="F1F4AD2C" w:tentative="1">
      <w:start w:val="1"/>
      <w:numFmt w:val="decimal"/>
      <w:lvlText w:val="%4."/>
      <w:lvlJc w:val="left"/>
      <w:pPr>
        <w:ind w:left="2520" w:hanging="360"/>
      </w:pPr>
    </w:lvl>
    <w:lvl w:ilvl="4" w:tplc="108872D0" w:tentative="1">
      <w:start w:val="1"/>
      <w:numFmt w:val="lowerLetter"/>
      <w:lvlText w:val="%5."/>
      <w:lvlJc w:val="left"/>
      <w:pPr>
        <w:ind w:left="3240" w:hanging="360"/>
      </w:pPr>
    </w:lvl>
    <w:lvl w:ilvl="5" w:tplc="200821EC" w:tentative="1">
      <w:start w:val="1"/>
      <w:numFmt w:val="lowerRoman"/>
      <w:lvlText w:val="%6."/>
      <w:lvlJc w:val="right"/>
      <w:pPr>
        <w:ind w:left="3960" w:hanging="180"/>
      </w:pPr>
    </w:lvl>
    <w:lvl w:ilvl="6" w:tplc="A63CBFD4" w:tentative="1">
      <w:start w:val="1"/>
      <w:numFmt w:val="decimal"/>
      <w:lvlText w:val="%7."/>
      <w:lvlJc w:val="left"/>
      <w:pPr>
        <w:ind w:left="4680" w:hanging="360"/>
      </w:pPr>
    </w:lvl>
    <w:lvl w:ilvl="7" w:tplc="E1F29B50" w:tentative="1">
      <w:start w:val="1"/>
      <w:numFmt w:val="lowerLetter"/>
      <w:lvlText w:val="%8."/>
      <w:lvlJc w:val="left"/>
      <w:pPr>
        <w:ind w:left="5400" w:hanging="360"/>
      </w:pPr>
    </w:lvl>
    <w:lvl w:ilvl="8" w:tplc="B4EA1F96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5FEA684F"/>
    <w:multiLevelType w:val="multilevel"/>
    <w:tmpl w:val="1C8A267A"/>
    <w:lvl w:ilvl="0">
      <w:start w:val="1"/>
      <w:numFmt w:val="decimal"/>
      <w:pStyle w:val="PASTRAIPOSANTRAT"/>
      <w:lvlText w:val="%1.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sz w:val="20"/>
        <w:szCs w:val="20"/>
      </w:rPr>
    </w:lvl>
    <w:lvl w:ilvl="1">
      <w:start w:val="1"/>
      <w:numFmt w:val="none"/>
      <w:lvlText w:val="1.1"/>
      <w:lvlJc w:val="left"/>
      <w:pPr>
        <w:ind w:left="720" w:firstLine="0"/>
      </w:pPr>
      <w:rPr>
        <w:rFonts w:ascii="Arial" w:hAnsi="Arial" w:cs="Arial" w:hint="default"/>
        <w:b/>
        <w:bCs/>
        <w:i w:val="0"/>
        <w:iCs w:val="0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/>
      </w:rPr>
    </w:lvl>
  </w:abstractNum>
  <w:abstractNum w:abstractNumId="38" w15:restartNumberingAfterBreak="0">
    <w:nsid w:val="62232111"/>
    <w:multiLevelType w:val="hybridMultilevel"/>
    <w:tmpl w:val="672A420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8815C41"/>
    <w:multiLevelType w:val="hybridMultilevel"/>
    <w:tmpl w:val="0672A89A"/>
    <w:lvl w:ilvl="0" w:tplc="0809000F">
      <w:start w:val="1"/>
      <w:numFmt w:val="decimal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0" w15:restartNumberingAfterBreak="0">
    <w:nsid w:val="68D04A7E"/>
    <w:multiLevelType w:val="multilevel"/>
    <w:tmpl w:val="701A36D2"/>
    <w:styleLink w:val="WWOutlineListStyle"/>
    <w:lvl w:ilvl="0">
      <w:start w:val="1"/>
      <w:numFmt w:val="decimal"/>
      <w:lvlText w:val="%1"/>
      <w:lvlJc w:val="left"/>
      <w:pPr>
        <w:ind w:left="432" w:hanging="432"/>
      </w:pPr>
      <w:rPr>
        <w:color w:val="FFFFFF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ind w:left="6958" w:hanging="720"/>
      </w:pPr>
      <w:rPr>
        <w:b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1" w15:restartNumberingAfterBreak="0">
    <w:nsid w:val="69483D8D"/>
    <w:multiLevelType w:val="hybridMultilevel"/>
    <w:tmpl w:val="1A4895AC"/>
    <w:lvl w:ilvl="0" w:tplc="DB06F5A2">
      <w:start w:val="2024"/>
      <w:numFmt w:val="bullet"/>
      <w:lvlText w:val="-"/>
      <w:lvlJc w:val="left"/>
      <w:pPr>
        <w:ind w:left="1287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2" w15:restartNumberingAfterBreak="0">
    <w:nsid w:val="6CF13919"/>
    <w:multiLevelType w:val="hybridMultilevel"/>
    <w:tmpl w:val="C48CD810"/>
    <w:lvl w:ilvl="0" w:tplc="FFFFFFFF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DD149EE"/>
    <w:multiLevelType w:val="hybridMultilevel"/>
    <w:tmpl w:val="C55E1F4E"/>
    <w:lvl w:ilvl="0" w:tplc="EA3EE6A2">
      <w:start w:val="1"/>
      <w:numFmt w:val="bullet"/>
      <w:lvlText w:val=""/>
      <w:lvlJc w:val="left"/>
      <w:pPr>
        <w:ind w:left="1287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E0E4CFD"/>
    <w:multiLevelType w:val="hybridMultilevel"/>
    <w:tmpl w:val="BB903462"/>
    <w:lvl w:ilvl="0" w:tplc="042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E743788"/>
    <w:multiLevelType w:val="multilevel"/>
    <w:tmpl w:val="DF427E1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subantrastes"/>
      <w:lvlText w:val="%1.%2."/>
      <w:lvlJc w:val="left"/>
      <w:pPr>
        <w:ind w:left="792" w:hanging="432"/>
      </w:pPr>
    </w:lvl>
    <w:lvl w:ilvl="2">
      <w:start w:val="1"/>
      <w:numFmt w:val="decimal"/>
      <w:pStyle w:val="subsubantrastes"/>
      <w:lvlText w:val="%1.%2.%3."/>
      <w:lvlJc w:val="left"/>
      <w:pPr>
        <w:ind w:left="1224" w:hanging="504"/>
      </w:pPr>
      <w:rPr>
        <w:b/>
        <w:bCs/>
      </w:rPr>
    </w:lvl>
    <w:lvl w:ilvl="3">
      <w:start w:val="1"/>
      <w:numFmt w:val="decimal"/>
      <w:pStyle w:val="subsubsubantrastes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6" w15:restartNumberingAfterBreak="0">
    <w:nsid w:val="6EB4441C"/>
    <w:multiLevelType w:val="multilevel"/>
    <w:tmpl w:val="88BC2BE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7" w15:restartNumberingAfterBreak="0">
    <w:nsid w:val="77A82D68"/>
    <w:multiLevelType w:val="multilevel"/>
    <w:tmpl w:val="DAF8D474"/>
    <w:lvl w:ilvl="0">
      <w:start w:val="1"/>
      <w:numFmt w:val="decimal"/>
      <w:pStyle w:val="2PASTRAIPOSANTRASTE1LYGIS"/>
      <w:lvlText w:val="%1."/>
      <w:lvlJc w:val="left"/>
      <w:pPr>
        <w:ind w:left="2952" w:hanging="360"/>
      </w:pPr>
    </w:lvl>
    <w:lvl w:ilvl="1">
      <w:start w:val="1"/>
      <w:numFmt w:val="decimal"/>
      <w:lvlText w:val="%1.%2."/>
      <w:lvlJc w:val="left"/>
      <w:pPr>
        <w:ind w:left="3384" w:hanging="432"/>
      </w:pPr>
    </w:lvl>
    <w:lvl w:ilvl="2">
      <w:start w:val="1"/>
      <w:numFmt w:val="decimal"/>
      <w:lvlText w:val="%1.%2.%3."/>
      <w:lvlJc w:val="left"/>
      <w:pPr>
        <w:ind w:left="3816" w:hanging="504"/>
      </w:pPr>
    </w:lvl>
    <w:lvl w:ilvl="3">
      <w:start w:val="1"/>
      <w:numFmt w:val="decimal"/>
      <w:lvlText w:val="%1.%2.%3.%4."/>
      <w:lvlJc w:val="left"/>
      <w:pPr>
        <w:ind w:left="4320" w:hanging="648"/>
      </w:pPr>
    </w:lvl>
    <w:lvl w:ilvl="4">
      <w:start w:val="1"/>
      <w:numFmt w:val="decimal"/>
      <w:lvlText w:val="%1.%2.%3.%4.%5."/>
      <w:lvlJc w:val="left"/>
      <w:pPr>
        <w:ind w:left="4824" w:hanging="792"/>
      </w:pPr>
    </w:lvl>
    <w:lvl w:ilvl="5">
      <w:start w:val="1"/>
      <w:numFmt w:val="decimal"/>
      <w:lvlText w:val="%1.%2.%3.%4.%5.%6."/>
      <w:lvlJc w:val="left"/>
      <w:pPr>
        <w:ind w:left="5328" w:hanging="936"/>
      </w:pPr>
    </w:lvl>
    <w:lvl w:ilvl="6">
      <w:start w:val="1"/>
      <w:numFmt w:val="decimal"/>
      <w:lvlText w:val="%1.%2.%3.%4.%5.%6.%7."/>
      <w:lvlJc w:val="left"/>
      <w:pPr>
        <w:ind w:left="5832" w:hanging="1080"/>
      </w:pPr>
    </w:lvl>
    <w:lvl w:ilvl="7">
      <w:start w:val="1"/>
      <w:numFmt w:val="decimal"/>
      <w:lvlText w:val="%1.%2.%3.%4.%5.%6.%7.%8."/>
      <w:lvlJc w:val="left"/>
      <w:pPr>
        <w:ind w:left="6336" w:hanging="1224"/>
      </w:pPr>
    </w:lvl>
    <w:lvl w:ilvl="8">
      <w:start w:val="1"/>
      <w:numFmt w:val="decimal"/>
      <w:lvlText w:val="%1.%2.%3.%4.%5.%6.%7.%8.%9."/>
      <w:lvlJc w:val="left"/>
      <w:pPr>
        <w:ind w:left="6912" w:hanging="1440"/>
      </w:pPr>
    </w:lvl>
  </w:abstractNum>
  <w:abstractNum w:abstractNumId="48" w15:restartNumberingAfterBreak="0">
    <w:nsid w:val="7AB119F0"/>
    <w:multiLevelType w:val="hybridMultilevel"/>
    <w:tmpl w:val="B9EC2E80"/>
    <w:lvl w:ilvl="0" w:tplc="856E56D8">
      <w:start w:val="1"/>
      <w:numFmt w:val="bullet"/>
      <w:pStyle w:val="Punktai0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81062098">
    <w:abstractNumId w:val="11"/>
  </w:num>
  <w:num w:numId="2" w16cid:durableId="946503272">
    <w:abstractNumId w:val="21"/>
  </w:num>
  <w:num w:numId="3" w16cid:durableId="414283682">
    <w:abstractNumId w:val="31"/>
  </w:num>
  <w:num w:numId="4" w16cid:durableId="685517423">
    <w:abstractNumId w:val="34"/>
  </w:num>
  <w:num w:numId="5" w16cid:durableId="920604216">
    <w:abstractNumId w:val="40"/>
  </w:num>
  <w:num w:numId="6" w16cid:durableId="354500395">
    <w:abstractNumId w:val="9"/>
  </w:num>
  <w:num w:numId="7" w16cid:durableId="1560701162">
    <w:abstractNumId w:val="7"/>
  </w:num>
  <w:num w:numId="8" w16cid:durableId="1049500490">
    <w:abstractNumId w:val="6"/>
  </w:num>
  <w:num w:numId="9" w16cid:durableId="310182379">
    <w:abstractNumId w:val="5"/>
  </w:num>
  <w:num w:numId="10" w16cid:durableId="727843491">
    <w:abstractNumId w:val="4"/>
  </w:num>
  <w:num w:numId="11" w16cid:durableId="1606814432">
    <w:abstractNumId w:val="8"/>
  </w:num>
  <w:num w:numId="12" w16cid:durableId="1718119554">
    <w:abstractNumId w:val="3"/>
  </w:num>
  <w:num w:numId="13" w16cid:durableId="255672660">
    <w:abstractNumId w:val="2"/>
  </w:num>
  <w:num w:numId="14" w16cid:durableId="1724870033">
    <w:abstractNumId w:val="1"/>
  </w:num>
  <w:num w:numId="15" w16cid:durableId="617225366">
    <w:abstractNumId w:val="0"/>
  </w:num>
  <w:num w:numId="16" w16cid:durableId="2052027372">
    <w:abstractNumId w:val="13"/>
  </w:num>
  <w:num w:numId="17" w16cid:durableId="654995532">
    <w:abstractNumId w:val="37"/>
  </w:num>
  <w:num w:numId="18" w16cid:durableId="1745568866">
    <w:abstractNumId w:val="45"/>
  </w:num>
  <w:num w:numId="19" w16cid:durableId="1140880124">
    <w:abstractNumId w:val="15"/>
  </w:num>
  <w:num w:numId="20" w16cid:durableId="1837262029">
    <w:abstractNumId w:val="47"/>
  </w:num>
  <w:num w:numId="21" w16cid:durableId="1787118240">
    <w:abstractNumId w:val="29"/>
  </w:num>
  <w:num w:numId="22" w16cid:durableId="1255825867">
    <w:abstractNumId w:val="16"/>
  </w:num>
  <w:num w:numId="23" w16cid:durableId="1799836044">
    <w:abstractNumId w:val="36"/>
  </w:num>
  <w:num w:numId="24" w16cid:durableId="52192850">
    <w:abstractNumId w:val="25"/>
  </w:num>
  <w:num w:numId="25" w16cid:durableId="808669365">
    <w:abstractNumId w:val="28"/>
  </w:num>
  <w:num w:numId="26" w16cid:durableId="2054302800">
    <w:abstractNumId w:val="46"/>
  </w:num>
  <w:num w:numId="27" w16cid:durableId="335767598">
    <w:abstractNumId w:val="48"/>
  </w:num>
  <w:num w:numId="28" w16cid:durableId="1101871881">
    <w:abstractNumId w:val="35"/>
  </w:num>
  <w:num w:numId="29" w16cid:durableId="1033111830">
    <w:abstractNumId w:val="24"/>
  </w:num>
  <w:num w:numId="30" w16cid:durableId="368847161">
    <w:abstractNumId w:val="14"/>
  </w:num>
  <w:num w:numId="31" w16cid:durableId="679430545">
    <w:abstractNumId w:val="10"/>
  </w:num>
  <w:num w:numId="32" w16cid:durableId="18818135">
    <w:abstractNumId w:val="38"/>
  </w:num>
  <w:num w:numId="33" w16cid:durableId="1262109188">
    <w:abstractNumId w:val="26"/>
  </w:num>
  <w:num w:numId="34" w16cid:durableId="1300837268">
    <w:abstractNumId w:val="41"/>
  </w:num>
  <w:num w:numId="35" w16cid:durableId="1936359213">
    <w:abstractNumId w:val="23"/>
  </w:num>
  <w:num w:numId="36" w16cid:durableId="887716697">
    <w:abstractNumId w:val="42"/>
  </w:num>
  <w:num w:numId="37" w16cid:durableId="716205358">
    <w:abstractNumId w:val="30"/>
  </w:num>
  <w:num w:numId="38" w16cid:durableId="326401561">
    <w:abstractNumId w:val="32"/>
  </w:num>
  <w:num w:numId="39" w16cid:durableId="1385449852">
    <w:abstractNumId w:val="44"/>
  </w:num>
  <w:num w:numId="40" w16cid:durableId="1333148309">
    <w:abstractNumId w:val="17"/>
  </w:num>
  <w:num w:numId="41" w16cid:durableId="1085492982">
    <w:abstractNumId w:val="43"/>
  </w:num>
  <w:num w:numId="42" w16cid:durableId="212617518">
    <w:abstractNumId w:val="18"/>
  </w:num>
  <w:num w:numId="43" w16cid:durableId="1371800688">
    <w:abstractNumId w:val="39"/>
  </w:num>
  <w:num w:numId="44" w16cid:durableId="2132939086">
    <w:abstractNumId w:val="12"/>
  </w:num>
  <w:num w:numId="45" w16cid:durableId="1906910399">
    <w:abstractNumId w:val="33"/>
  </w:num>
  <w:num w:numId="46" w16cid:durableId="987124057">
    <w:abstractNumId w:val="20"/>
  </w:num>
  <w:num w:numId="47" w16cid:durableId="923342044">
    <w:abstractNumId w:val="27"/>
  </w:num>
  <w:num w:numId="48" w16cid:durableId="1076706218">
    <w:abstractNumId w:val="22"/>
  </w:num>
  <w:num w:numId="49" w16cid:durableId="484591846">
    <w:abstractNumId w:val="19"/>
  </w:num>
  <w:numIdMacAtCleanup w:val="4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attachedTemplate r:id="rId1"/>
  <w:defaultTabStop w:val="1296"/>
  <w:autoHyphenation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A4C91"/>
    <w:rsid w:val="00000E96"/>
    <w:rsid w:val="000010A6"/>
    <w:rsid w:val="000012A5"/>
    <w:rsid w:val="00001702"/>
    <w:rsid w:val="0000309D"/>
    <w:rsid w:val="00003F85"/>
    <w:rsid w:val="000042A7"/>
    <w:rsid w:val="0000574C"/>
    <w:rsid w:val="0000776F"/>
    <w:rsid w:val="00007BEB"/>
    <w:rsid w:val="0001031F"/>
    <w:rsid w:val="0001089D"/>
    <w:rsid w:val="00014078"/>
    <w:rsid w:val="00014C69"/>
    <w:rsid w:val="00014EE6"/>
    <w:rsid w:val="00015506"/>
    <w:rsid w:val="00015F7D"/>
    <w:rsid w:val="00016614"/>
    <w:rsid w:val="0001697F"/>
    <w:rsid w:val="00017146"/>
    <w:rsid w:val="00017985"/>
    <w:rsid w:val="00020096"/>
    <w:rsid w:val="00020F28"/>
    <w:rsid w:val="0002126A"/>
    <w:rsid w:val="00021978"/>
    <w:rsid w:val="000223AE"/>
    <w:rsid w:val="00022C7E"/>
    <w:rsid w:val="00022D15"/>
    <w:rsid w:val="0002368D"/>
    <w:rsid w:val="000247C0"/>
    <w:rsid w:val="00025C4B"/>
    <w:rsid w:val="0002608B"/>
    <w:rsid w:val="000260A3"/>
    <w:rsid w:val="000267B4"/>
    <w:rsid w:val="00027C8F"/>
    <w:rsid w:val="0003077E"/>
    <w:rsid w:val="0003104A"/>
    <w:rsid w:val="000314B5"/>
    <w:rsid w:val="00031715"/>
    <w:rsid w:val="00031FF6"/>
    <w:rsid w:val="000322EF"/>
    <w:rsid w:val="00032D92"/>
    <w:rsid w:val="00033816"/>
    <w:rsid w:val="00033D3A"/>
    <w:rsid w:val="00034881"/>
    <w:rsid w:val="00034D08"/>
    <w:rsid w:val="00037489"/>
    <w:rsid w:val="000378F4"/>
    <w:rsid w:val="00040234"/>
    <w:rsid w:val="00040530"/>
    <w:rsid w:val="0004141A"/>
    <w:rsid w:val="00041E58"/>
    <w:rsid w:val="00042FB8"/>
    <w:rsid w:val="0004356D"/>
    <w:rsid w:val="000444D1"/>
    <w:rsid w:val="000458B6"/>
    <w:rsid w:val="00046DED"/>
    <w:rsid w:val="000500DB"/>
    <w:rsid w:val="00050BFF"/>
    <w:rsid w:val="00051C27"/>
    <w:rsid w:val="000524DD"/>
    <w:rsid w:val="00053282"/>
    <w:rsid w:val="00054468"/>
    <w:rsid w:val="00054563"/>
    <w:rsid w:val="000549E2"/>
    <w:rsid w:val="00054C06"/>
    <w:rsid w:val="0005536A"/>
    <w:rsid w:val="0005554D"/>
    <w:rsid w:val="000556BE"/>
    <w:rsid w:val="0005701F"/>
    <w:rsid w:val="0006011A"/>
    <w:rsid w:val="000626F4"/>
    <w:rsid w:val="00062F89"/>
    <w:rsid w:val="0006367E"/>
    <w:rsid w:val="000639F7"/>
    <w:rsid w:val="00063F7C"/>
    <w:rsid w:val="00065244"/>
    <w:rsid w:val="00067EE8"/>
    <w:rsid w:val="00070568"/>
    <w:rsid w:val="00070F98"/>
    <w:rsid w:val="0007137D"/>
    <w:rsid w:val="00071898"/>
    <w:rsid w:val="000719D9"/>
    <w:rsid w:val="00072C1A"/>
    <w:rsid w:val="0007304C"/>
    <w:rsid w:val="0007453D"/>
    <w:rsid w:val="0007499F"/>
    <w:rsid w:val="0007537B"/>
    <w:rsid w:val="00076080"/>
    <w:rsid w:val="000763F0"/>
    <w:rsid w:val="000765CD"/>
    <w:rsid w:val="0007712F"/>
    <w:rsid w:val="000779A1"/>
    <w:rsid w:val="00080885"/>
    <w:rsid w:val="00082080"/>
    <w:rsid w:val="000820A5"/>
    <w:rsid w:val="0008270D"/>
    <w:rsid w:val="00082F29"/>
    <w:rsid w:val="000848C0"/>
    <w:rsid w:val="00084CA5"/>
    <w:rsid w:val="0008694E"/>
    <w:rsid w:val="0009274D"/>
    <w:rsid w:val="00092F02"/>
    <w:rsid w:val="00093A9C"/>
    <w:rsid w:val="000940B6"/>
    <w:rsid w:val="00095736"/>
    <w:rsid w:val="0009573B"/>
    <w:rsid w:val="00096017"/>
    <w:rsid w:val="0009647A"/>
    <w:rsid w:val="000966C8"/>
    <w:rsid w:val="000972C4"/>
    <w:rsid w:val="000976D3"/>
    <w:rsid w:val="000979A3"/>
    <w:rsid w:val="000A05B1"/>
    <w:rsid w:val="000A07B4"/>
    <w:rsid w:val="000A0B55"/>
    <w:rsid w:val="000A0D4D"/>
    <w:rsid w:val="000A0DC1"/>
    <w:rsid w:val="000A128A"/>
    <w:rsid w:val="000A1846"/>
    <w:rsid w:val="000A22BC"/>
    <w:rsid w:val="000A26A7"/>
    <w:rsid w:val="000A2D22"/>
    <w:rsid w:val="000A362B"/>
    <w:rsid w:val="000A37EC"/>
    <w:rsid w:val="000A449F"/>
    <w:rsid w:val="000A4699"/>
    <w:rsid w:val="000A5092"/>
    <w:rsid w:val="000A756D"/>
    <w:rsid w:val="000A7AFE"/>
    <w:rsid w:val="000B00BA"/>
    <w:rsid w:val="000B1714"/>
    <w:rsid w:val="000B4B67"/>
    <w:rsid w:val="000B4E81"/>
    <w:rsid w:val="000B52CE"/>
    <w:rsid w:val="000B6FC4"/>
    <w:rsid w:val="000C067D"/>
    <w:rsid w:val="000C09A0"/>
    <w:rsid w:val="000C0D06"/>
    <w:rsid w:val="000C1D2F"/>
    <w:rsid w:val="000C23C7"/>
    <w:rsid w:val="000C2764"/>
    <w:rsid w:val="000C28E2"/>
    <w:rsid w:val="000C2FF3"/>
    <w:rsid w:val="000C4410"/>
    <w:rsid w:val="000C4D53"/>
    <w:rsid w:val="000C65E9"/>
    <w:rsid w:val="000C6E45"/>
    <w:rsid w:val="000C721B"/>
    <w:rsid w:val="000C73FA"/>
    <w:rsid w:val="000D114E"/>
    <w:rsid w:val="000D1779"/>
    <w:rsid w:val="000D1DAD"/>
    <w:rsid w:val="000D2531"/>
    <w:rsid w:val="000D298D"/>
    <w:rsid w:val="000D3321"/>
    <w:rsid w:val="000D384A"/>
    <w:rsid w:val="000D48C8"/>
    <w:rsid w:val="000D4921"/>
    <w:rsid w:val="000D5141"/>
    <w:rsid w:val="000D60CE"/>
    <w:rsid w:val="000D6DA4"/>
    <w:rsid w:val="000D7B32"/>
    <w:rsid w:val="000D7E95"/>
    <w:rsid w:val="000E0FF4"/>
    <w:rsid w:val="000E37C1"/>
    <w:rsid w:val="000E3938"/>
    <w:rsid w:val="000E415B"/>
    <w:rsid w:val="000E4213"/>
    <w:rsid w:val="000E4609"/>
    <w:rsid w:val="000E4FB3"/>
    <w:rsid w:val="000E61CB"/>
    <w:rsid w:val="000E703F"/>
    <w:rsid w:val="000F00F7"/>
    <w:rsid w:val="000F0226"/>
    <w:rsid w:val="000F08E3"/>
    <w:rsid w:val="000F1CE7"/>
    <w:rsid w:val="000F22A4"/>
    <w:rsid w:val="000F2509"/>
    <w:rsid w:val="000F3043"/>
    <w:rsid w:val="000F3DEB"/>
    <w:rsid w:val="000F56C8"/>
    <w:rsid w:val="000F570C"/>
    <w:rsid w:val="000F572C"/>
    <w:rsid w:val="000F657F"/>
    <w:rsid w:val="000F6B06"/>
    <w:rsid w:val="000F6B25"/>
    <w:rsid w:val="000F6E66"/>
    <w:rsid w:val="000F76F7"/>
    <w:rsid w:val="000F7BD6"/>
    <w:rsid w:val="000F7C0F"/>
    <w:rsid w:val="000F7FF9"/>
    <w:rsid w:val="00100952"/>
    <w:rsid w:val="001010C8"/>
    <w:rsid w:val="00101165"/>
    <w:rsid w:val="001011A9"/>
    <w:rsid w:val="001016A2"/>
    <w:rsid w:val="00101D29"/>
    <w:rsid w:val="00102E7E"/>
    <w:rsid w:val="00103081"/>
    <w:rsid w:val="00103367"/>
    <w:rsid w:val="001038A3"/>
    <w:rsid w:val="00104B2A"/>
    <w:rsid w:val="00104BBA"/>
    <w:rsid w:val="0010573D"/>
    <w:rsid w:val="00105CA7"/>
    <w:rsid w:val="001063AE"/>
    <w:rsid w:val="001063EC"/>
    <w:rsid w:val="00107B8F"/>
    <w:rsid w:val="00107C60"/>
    <w:rsid w:val="00107F65"/>
    <w:rsid w:val="00110BB4"/>
    <w:rsid w:val="0011101A"/>
    <w:rsid w:val="00111BC6"/>
    <w:rsid w:val="00112A73"/>
    <w:rsid w:val="001148F6"/>
    <w:rsid w:val="00114E21"/>
    <w:rsid w:val="00115943"/>
    <w:rsid w:val="00115FDC"/>
    <w:rsid w:val="001161E2"/>
    <w:rsid w:val="00116AD7"/>
    <w:rsid w:val="00116E87"/>
    <w:rsid w:val="00120299"/>
    <w:rsid w:val="00121A55"/>
    <w:rsid w:val="00121BA9"/>
    <w:rsid w:val="00121BCB"/>
    <w:rsid w:val="00121C19"/>
    <w:rsid w:val="00122018"/>
    <w:rsid w:val="0012278E"/>
    <w:rsid w:val="00122CFF"/>
    <w:rsid w:val="00122D7B"/>
    <w:rsid w:val="00122E7C"/>
    <w:rsid w:val="001248D2"/>
    <w:rsid w:val="001270C0"/>
    <w:rsid w:val="0012718F"/>
    <w:rsid w:val="0013079B"/>
    <w:rsid w:val="00131F92"/>
    <w:rsid w:val="0013262E"/>
    <w:rsid w:val="00132FCB"/>
    <w:rsid w:val="001338D8"/>
    <w:rsid w:val="001343A3"/>
    <w:rsid w:val="00134613"/>
    <w:rsid w:val="00136F2C"/>
    <w:rsid w:val="00137568"/>
    <w:rsid w:val="00140787"/>
    <w:rsid w:val="00141745"/>
    <w:rsid w:val="00142291"/>
    <w:rsid w:val="00142715"/>
    <w:rsid w:val="00143DFB"/>
    <w:rsid w:val="0014419A"/>
    <w:rsid w:val="00144521"/>
    <w:rsid w:val="00144FD9"/>
    <w:rsid w:val="00145912"/>
    <w:rsid w:val="00145F34"/>
    <w:rsid w:val="00146549"/>
    <w:rsid w:val="00146B62"/>
    <w:rsid w:val="00150409"/>
    <w:rsid w:val="00150D40"/>
    <w:rsid w:val="0015240B"/>
    <w:rsid w:val="001529A2"/>
    <w:rsid w:val="0015306A"/>
    <w:rsid w:val="001530E3"/>
    <w:rsid w:val="0015386E"/>
    <w:rsid w:val="00153B13"/>
    <w:rsid w:val="00153FFF"/>
    <w:rsid w:val="00155570"/>
    <w:rsid w:val="001559B5"/>
    <w:rsid w:val="00155CE7"/>
    <w:rsid w:val="00156270"/>
    <w:rsid w:val="001565A7"/>
    <w:rsid w:val="001566A1"/>
    <w:rsid w:val="00156BF3"/>
    <w:rsid w:val="00156EEB"/>
    <w:rsid w:val="00157D2A"/>
    <w:rsid w:val="00161266"/>
    <w:rsid w:val="00161846"/>
    <w:rsid w:val="00161B0B"/>
    <w:rsid w:val="00161F30"/>
    <w:rsid w:val="001623A0"/>
    <w:rsid w:val="00163378"/>
    <w:rsid w:val="001633B7"/>
    <w:rsid w:val="00163C37"/>
    <w:rsid w:val="00165E84"/>
    <w:rsid w:val="00166786"/>
    <w:rsid w:val="00166D86"/>
    <w:rsid w:val="00170585"/>
    <w:rsid w:val="00170F2B"/>
    <w:rsid w:val="00171A5E"/>
    <w:rsid w:val="0017257C"/>
    <w:rsid w:val="00172855"/>
    <w:rsid w:val="0017327F"/>
    <w:rsid w:val="00174243"/>
    <w:rsid w:val="00174E86"/>
    <w:rsid w:val="00175773"/>
    <w:rsid w:val="00175EFF"/>
    <w:rsid w:val="0017715A"/>
    <w:rsid w:val="00177659"/>
    <w:rsid w:val="00180A15"/>
    <w:rsid w:val="00181204"/>
    <w:rsid w:val="00182EC4"/>
    <w:rsid w:val="00183F11"/>
    <w:rsid w:val="00184A67"/>
    <w:rsid w:val="00185036"/>
    <w:rsid w:val="00185E1A"/>
    <w:rsid w:val="001861AE"/>
    <w:rsid w:val="001867D5"/>
    <w:rsid w:val="00186C76"/>
    <w:rsid w:val="001873E4"/>
    <w:rsid w:val="00187E00"/>
    <w:rsid w:val="00190480"/>
    <w:rsid w:val="001908FC"/>
    <w:rsid w:val="00190C73"/>
    <w:rsid w:val="0019113C"/>
    <w:rsid w:val="001919F1"/>
    <w:rsid w:val="00191A07"/>
    <w:rsid w:val="00191E55"/>
    <w:rsid w:val="0019237E"/>
    <w:rsid w:val="00192708"/>
    <w:rsid w:val="001934F9"/>
    <w:rsid w:val="00193D40"/>
    <w:rsid w:val="00194D6D"/>
    <w:rsid w:val="00197A90"/>
    <w:rsid w:val="00197EE5"/>
    <w:rsid w:val="001A05AC"/>
    <w:rsid w:val="001A1088"/>
    <w:rsid w:val="001A14F5"/>
    <w:rsid w:val="001A1515"/>
    <w:rsid w:val="001A20BE"/>
    <w:rsid w:val="001A279E"/>
    <w:rsid w:val="001A2882"/>
    <w:rsid w:val="001A29CD"/>
    <w:rsid w:val="001A39D4"/>
    <w:rsid w:val="001A478A"/>
    <w:rsid w:val="001A49D1"/>
    <w:rsid w:val="001A649C"/>
    <w:rsid w:val="001A7BBD"/>
    <w:rsid w:val="001B1683"/>
    <w:rsid w:val="001B1ABD"/>
    <w:rsid w:val="001B1BFD"/>
    <w:rsid w:val="001B1C8F"/>
    <w:rsid w:val="001B26AF"/>
    <w:rsid w:val="001B2991"/>
    <w:rsid w:val="001B3400"/>
    <w:rsid w:val="001B3637"/>
    <w:rsid w:val="001B41C6"/>
    <w:rsid w:val="001B420F"/>
    <w:rsid w:val="001B4568"/>
    <w:rsid w:val="001B4C25"/>
    <w:rsid w:val="001B4FCB"/>
    <w:rsid w:val="001B5BA9"/>
    <w:rsid w:val="001B66D3"/>
    <w:rsid w:val="001B73FD"/>
    <w:rsid w:val="001B7B48"/>
    <w:rsid w:val="001B7DFD"/>
    <w:rsid w:val="001C01A5"/>
    <w:rsid w:val="001C104E"/>
    <w:rsid w:val="001C183C"/>
    <w:rsid w:val="001C1936"/>
    <w:rsid w:val="001C374F"/>
    <w:rsid w:val="001C3B20"/>
    <w:rsid w:val="001C3CAF"/>
    <w:rsid w:val="001C5B83"/>
    <w:rsid w:val="001C5C1B"/>
    <w:rsid w:val="001C5F0E"/>
    <w:rsid w:val="001C6888"/>
    <w:rsid w:val="001C6A99"/>
    <w:rsid w:val="001C77B7"/>
    <w:rsid w:val="001C78F2"/>
    <w:rsid w:val="001D04E0"/>
    <w:rsid w:val="001D102B"/>
    <w:rsid w:val="001D3773"/>
    <w:rsid w:val="001D394F"/>
    <w:rsid w:val="001D3CE3"/>
    <w:rsid w:val="001D4DA7"/>
    <w:rsid w:val="001D5C27"/>
    <w:rsid w:val="001D6757"/>
    <w:rsid w:val="001D6865"/>
    <w:rsid w:val="001D6DAE"/>
    <w:rsid w:val="001D6E04"/>
    <w:rsid w:val="001E0915"/>
    <w:rsid w:val="001E153E"/>
    <w:rsid w:val="001E1C3E"/>
    <w:rsid w:val="001E327D"/>
    <w:rsid w:val="001E3532"/>
    <w:rsid w:val="001E3ABF"/>
    <w:rsid w:val="001E44A6"/>
    <w:rsid w:val="001E46F2"/>
    <w:rsid w:val="001E4F30"/>
    <w:rsid w:val="001E5888"/>
    <w:rsid w:val="001E5BC3"/>
    <w:rsid w:val="001E641E"/>
    <w:rsid w:val="001E7AF6"/>
    <w:rsid w:val="001E7B32"/>
    <w:rsid w:val="001F0DBF"/>
    <w:rsid w:val="001F1AE9"/>
    <w:rsid w:val="001F1FCC"/>
    <w:rsid w:val="001F2E1B"/>
    <w:rsid w:val="001F30BA"/>
    <w:rsid w:val="001F3696"/>
    <w:rsid w:val="001F3762"/>
    <w:rsid w:val="001F49B4"/>
    <w:rsid w:val="001F67E7"/>
    <w:rsid w:val="001F70DB"/>
    <w:rsid w:val="001F787D"/>
    <w:rsid w:val="001F78BF"/>
    <w:rsid w:val="002003EF"/>
    <w:rsid w:val="00200AE9"/>
    <w:rsid w:val="00201A18"/>
    <w:rsid w:val="00202665"/>
    <w:rsid w:val="00205037"/>
    <w:rsid w:val="002051A1"/>
    <w:rsid w:val="002054BA"/>
    <w:rsid w:val="002055A0"/>
    <w:rsid w:val="002055AD"/>
    <w:rsid w:val="00205CBB"/>
    <w:rsid w:val="00205FC0"/>
    <w:rsid w:val="002072C9"/>
    <w:rsid w:val="002076D0"/>
    <w:rsid w:val="0021035F"/>
    <w:rsid w:val="00210632"/>
    <w:rsid w:val="00210789"/>
    <w:rsid w:val="00212A08"/>
    <w:rsid w:val="00214164"/>
    <w:rsid w:val="00215453"/>
    <w:rsid w:val="002156A7"/>
    <w:rsid w:val="002171A9"/>
    <w:rsid w:val="002173D6"/>
    <w:rsid w:val="0021743F"/>
    <w:rsid w:val="002178E2"/>
    <w:rsid w:val="0022016B"/>
    <w:rsid w:val="00221219"/>
    <w:rsid w:val="00221F0B"/>
    <w:rsid w:val="0022375F"/>
    <w:rsid w:val="00223884"/>
    <w:rsid w:val="0022399C"/>
    <w:rsid w:val="0022409B"/>
    <w:rsid w:val="002243A9"/>
    <w:rsid w:val="00226A2A"/>
    <w:rsid w:val="0022711A"/>
    <w:rsid w:val="00227FEF"/>
    <w:rsid w:val="0023065D"/>
    <w:rsid w:val="002338FC"/>
    <w:rsid w:val="002340E1"/>
    <w:rsid w:val="002347D5"/>
    <w:rsid w:val="00234CE1"/>
    <w:rsid w:val="002353ED"/>
    <w:rsid w:val="00236866"/>
    <w:rsid w:val="00237005"/>
    <w:rsid w:val="00240623"/>
    <w:rsid w:val="002407F5"/>
    <w:rsid w:val="002412DC"/>
    <w:rsid w:val="0024186E"/>
    <w:rsid w:val="00241A73"/>
    <w:rsid w:val="00242200"/>
    <w:rsid w:val="0024234E"/>
    <w:rsid w:val="00243154"/>
    <w:rsid w:val="002441BB"/>
    <w:rsid w:val="00244E7B"/>
    <w:rsid w:val="00244E8D"/>
    <w:rsid w:val="00245C0E"/>
    <w:rsid w:val="0024617B"/>
    <w:rsid w:val="00246521"/>
    <w:rsid w:val="00246B1A"/>
    <w:rsid w:val="00246D91"/>
    <w:rsid w:val="0024747B"/>
    <w:rsid w:val="0024797E"/>
    <w:rsid w:val="00247B6B"/>
    <w:rsid w:val="00250569"/>
    <w:rsid w:val="00250986"/>
    <w:rsid w:val="00250BAB"/>
    <w:rsid w:val="00251EE2"/>
    <w:rsid w:val="002533D7"/>
    <w:rsid w:val="002533F7"/>
    <w:rsid w:val="00253681"/>
    <w:rsid w:val="0025446F"/>
    <w:rsid w:val="0025478B"/>
    <w:rsid w:val="00255BB1"/>
    <w:rsid w:val="00256A81"/>
    <w:rsid w:val="002574A3"/>
    <w:rsid w:val="00257596"/>
    <w:rsid w:val="0025779B"/>
    <w:rsid w:val="00260470"/>
    <w:rsid w:val="00260A37"/>
    <w:rsid w:val="00260E8E"/>
    <w:rsid w:val="00261944"/>
    <w:rsid w:val="00261B99"/>
    <w:rsid w:val="002625ED"/>
    <w:rsid w:val="00262614"/>
    <w:rsid w:val="002627CF"/>
    <w:rsid w:val="00262D45"/>
    <w:rsid w:val="00263DA6"/>
    <w:rsid w:val="002650C5"/>
    <w:rsid w:val="002659A7"/>
    <w:rsid w:val="00266801"/>
    <w:rsid w:val="00270B8F"/>
    <w:rsid w:val="002712CE"/>
    <w:rsid w:val="00271D12"/>
    <w:rsid w:val="0027295C"/>
    <w:rsid w:val="00272EDF"/>
    <w:rsid w:val="0027336D"/>
    <w:rsid w:val="00273372"/>
    <w:rsid w:val="0027383B"/>
    <w:rsid w:val="00276270"/>
    <w:rsid w:val="002763C1"/>
    <w:rsid w:val="00276795"/>
    <w:rsid w:val="00276E5A"/>
    <w:rsid w:val="00276EAC"/>
    <w:rsid w:val="00277845"/>
    <w:rsid w:val="00277F37"/>
    <w:rsid w:val="00281F74"/>
    <w:rsid w:val="00282ADA"/>
    <w:rsid w:val="002834F9"/>
    <w:rsid w:val="002837B2"/>
    <w:rsid w:val="002838C1"/>
    <w:rsid w:val="00284017"/>
    <w:rsid w:val="002844E5"/>
    <w:rsid w:val="00284E00"/>
    <w:rsid w:val="00284E69"/>
    <w:rsid w:val="00285B48"/>
    <w:rsid w:val="002874C4"/>
    <w:rsid w:val="00290F6E"/>
    <w:rsid w:val="00291A6D"/>
    <w:rsid w:val="00292419"/>
    <w:rsid w:val="00292B88"/>
    <w:rsid w:val="00292E3E"/>
    <w:rsid w:val="002945DD"/>
    <w:rsid w:val="00295F50"/>
    <w:rsid w:val="002961F0"/>
    <w:rsid w:val="00297066"/>
    <w:rsid w:val="002976B7"/>
    <w:rsid w:val="002A010B"/>
    <w:rsid w:val="002A059F"/>
    <w:rsid w:val="002A231A"/>
    <w:rsid w:val="002A27F5"/>
    <w:rsid w:val="002A28B1"/>
    <w:rsid w:val="002A2D3D"/>
    <w:rsid w:val="002A3FFE"/>
    <w:rsid w:val="002A42AA"/>
    <w:rsid w:val="002A478A"/>
    <w:rsid w:val="002A49FE"/>
    <w:rsid w:val="002A4A72"/>
    <w:rsid w:val="002A5042"/>
    <w:rsid w:val="002A5817"/>
    <w:rsid w:val="002A58EB"/>
    <w:rsid w:val="002A5E8C"/>
    <w:rsid w:val="002B00C0"/>
    <w:rsid w:val="002B02E0"/>
    <w:rsid w:val="002B15F6"/>
    <w:rsid w:val="002B1BF4"/>
    <w:rsid w:val="002B2908"/>
    <w:rsid w:val="002B2BB3"/>
    <w:rsid w:val="002B2CF4"/>
    <w:rsid w:val="002B40EB"/>
    <w:rsid w:val="002B42A0"/>
    <w:rsid w:val="002B48BE"/>
    <w:rsid w:val="002B6510"/>
    <w:rsid w:val="002B77B7"/>
    <w:rsid w:val="002C00A8"/>
    <w:rsid w:val="002C191B"/>
    <w:rsid w:val="002C3183"/>
    <w:rsid w:val="002C3718"/>
    <w:rsid w:val="002C4B49"/>
    <w:rsid w:val="002C4D22"/>
    <w:rsid w:val="002C5431"/>
    <w:rsid w:val="002C6702"/>
    <w:rsid w:val="002C73F3"/>
    <w:rsid w:val="002C7D84"/>
    <w:rsid w:val="002D066F"/>
    <w:rsid w:val="002D0E23"/>
    <w:rsid w:val="002D142F"/>
    <w:rsid w:val="002D34CA"/>
    <w:rsid w:val="002D3777"/>
    <w:rsid w:val="002D3EE2"/>
    <w:rsid w:val="002D46D5"/>
    <w:rsid w:val="002D5279"/>
    <w:rsid w:val="002D52E0"/>
    <w:rsid w:val="002D5FB7"/>
    <w:rsid w:val="002D6314"/>
    <w:rsid w:val="002D6493"/>
    <w:rsid w:val="002D6D4D"/>
    <w:rsid w:val="002D7659"/>
    <w:rsid w:val="002E105F"/>
    <w:rsid w:val="002E1887"/>
    <w:rsid w:val="002E202B"/>
    <w:rsid w:val="002E26C3"/>
    <w:rsid w:val="002E2B5C"/>
    <w:rsid w:val="002E34DA"/>
    <w:rsid w:val="002E467E"/>
    <w:rsid w:val="002E568A"/>
    <w:rsid w:val="002E5C4B"/>
    <w:rsid w:val="002E6ACE"/>
    <w:rsid w:val="002F0780"/>
    <w:rsid w:val="002F0E87"/>
    <w:rsid w:val="002F13C3"/>
    <w:rsid w:val="002F18BF"/>
    <w:rsid w:val="002F1E40"/>
    <w:rsid w:val="002F31B8"/>
    <w:rsid w:val="002F3554"/>
    <w:rsid w:val="002F3DB7"/>
    <w:rsid w:val="002F4AB6"/>
    <w:rsid w:val="002F57C8"/>
    <w:rsid w:val="002F7C6F"/>
    <w:rsid w:val="003020B6"/>
    <w:rsid w:val="00302816"/>
    <w:rsid w:val="00303D5B"/>
    <w:rsid w:val="00303F08"/>
    <w:rsid w:val="00304620"/>
    <w:rsid w:val="0030493A"/>
    <w:rsid w:val="00304AA0"/>
    <w:rsid w:val="00304AEC"/>
    <w:rsid w:val="00304BA3"/>
    <w:rsid w:val="00305512"/>
    <w:rsid w:val="0030570E"/>
    <w:rsid w:val="00305965"/>
    <w:rsid w:val="0030667C"/>
    <w:rsid w:val="00306F91"/>
    <w:rsid w:val="00307CAB"/>
    <w:rsid w:val="003102C9"/>
    <w:rsid w:val="0031070E"/>
    <w:rsid w:val="00311574"/>
    <w:rsid w:val="00311C8D"/>
    <w:rsid w:val="00311CB3"/>
    <w:rsid w:val="003126DF"/>
    <w:rsid w:val="00312BD6"/>
    <w:rsid w:val="00313603"/>
    <w:rsid w:val="0031434E"/>
    <w:rsid w:val="00315B9B"/>
    <w:rsid w:val="00316014"/>
    <w:rsid w:val="00316247"/>
    <w:rsid w:val="00316566"/>
    <w:rsid w:val="003209AE"/>
    <w:rsid w:val="00320B64"/>
    <w:rsid w:val="00321789"/>
    <w:rsid w:val="003218D1"/>
    <w:rsid w:val="00322905"/>
    <w:rsid w:val="0032296C"/>
    <w:rsid w:val="00324E68"/>
    <w:rsid w:val="003262F0"/>
    <w:rsid w:val="00330656"/>
    <w:rsid w:val="0033067B"/>
    <w:rsid w:val="00330E8C"/>
    <w:rsid w:val="00331291"/>
    <w:rsid w:val="00331377"/>
    <w:rsid w:val="0033179C"/>
    <w:rsid w:val="00331B37"/>
    <w:rsid w:val="00333CFF"/>
    <w:rsid w:val="00334316"/>
    <w:rsid w:val="00335275"/>
    <w:rsid w:val="0033677D"/>
    <w:rsid w:val="00336984"/>
    <w:rsid w:val="00337E76"/>
    <w:rsid w:val="00340177"/>
    <w:rsid w:val="0034104C"/>
    <w:rsid w:val="00341F59"/>
    <w:rsid w:val="00342858"/>
    <w:rsid w:val="0034393C"/>
    <w:rsid w:val="00346FB2"/>
    <w:rsid w:val="0034782A"/>
    <w:rsid w:val="0035018A"/>
    <w:rsid w:val="00351C1C"/>
    <w:rsid w:val="0035239C"/>
    <w:rsid w:val="00352CE7"/>
    <w:rsid w:val="00353A18"/>
    <w:rsid w:val="003540B7"/>
    <w:rsid w:val="003547BE"/>
    <w:rsid w:val="00354ACA"/>
    <w:rsid w:val="0035544B"/>
    <w:rsid w:val="0035644A"/>
    <w:rsid w:val="003567A6"/>
    <w:rsid w:val="003568B2"/>
    <w:rsid w:val="003568CA"/>
    <w:rsid w:val="00357BDE"/>
    <w:rsid w:val="00361817"/>
    <w:rsid w:val="00361BF2"/>
    <w:rsid w:val="00362AC4"/>
    <w:rsid w:val="003631C0"/>
    <w:rsid w:val="0036347B"/>
    <w:rsid w:val="00363638"/>
    <w:rsid w:val="0036513B"/>
    <w:rsid w:val="00366042"/>
    <w:rsid w:val="003664A7"/>
    <w:rsid w:val="00366CBD"/>
    <w:rsid w:val="00366CC1"/>
    <w:rsid w:val="00367F08"/>
    <w:rsid w:val="0037007B"/>
    <w:rsid w:val="00371345"/>
    <w:rsid w:val="00371ABE"/>
    <w:rsid w:val="00371C40"/>
    <w:rsid w:val="00371F74"/>
    <w:rsid w:val="00372975"/>
    <w:rsid w:val="00373030"/>
    <w:rsid w:val="003735BB"/>
    <w:rsid w:val="00373D10"/>
    <w:rsid w:val="00375ED7"/>
    <w:rsid w:val="00376115"/>
    <w:rsid w:val="00376D35"/>
    <w:rsid w:val="00377171"/>
    <w:rsid w:val="0037794D"/>
    <w:rsid w:val="003805DF"/>
    <w:rsid w:val="0038355D"/>
    <w:rsid w:val="0038394E"/>
    <w:rsid w:val="003843D0"/>
    <w:rsid w:val="003846EB"/>
    <w:rsid w:val="00384EEC"/>
    <w:rsid w:val="0038507D"/>
    <w:rsid w:val="0038554A"/>
    <w:rsid w:val="003867E5"/>
    <w:rsid w:val="00386D2F"/>
    <w:rsid w:val="00386F17"/>
    <w:rsid w:val="003870CD"/>
    <w:rsid w:val="003903D3"/>
    <w:rsid w:val="00390E69"/>
    <w:rsid w:val="0039161B"/>
    <w:rsid w:val="00391D4F"/>
    <w:rsid w:val="00392780"/>
    <w:rsid w:val="00393516"/>
    <w:rsid w:val="00393F9E"/>
    <w:rsid w:val="003947E7"/>
    <w:rsid w:val="00395DA1"/>
    <w:rsid w:val="00395FDB"/>
    <w:rsid w:val="00396F11"/>
    <w:rsid w:val="003974AD"/>
    <w:rsid w:val="00397590"/>
    <w:rsid w:val="00397DE8"/>
    <w:rsid w:val="003A0111"/>
    <w:rsid w:val="003A1ED0"/>
    <w:rsid w:val="003A20E3"/>
    <w:rsid w:val="003A27C5"/>
    <w:rsid w:val="003A2A44"/>
    <w:rsid w:val="003A3013"/>
    <w:rsid w:val="003A3435"/>
    <w:rsid w:val="003A3C94"/>
    <w:rsid w:val="003A47A1"/>
    <w:rsid w:val="003A75FC"/>
    <w:rsid w:val="003A7966"/>
    <w:rsid w:val="003B06D0"/>
    <w:rsid w:val="003B0A05"/>
    <w:rsid w:val="003B15EE"/>
    <w:rsid w:val="003B168D"/>
    <w:rsid w:val="003B1892"/>
    <w:rsid w:val="003B21F2"/>
    <w:rsid w:val="003B2B65"/>
    <w:rsid w:val="003B30B9"/>
    <w:rsid w:val="003B3109"/>
    <w:rsid w:val="003B3BB0"/>
    <w:rsid w:val="003B3F18"/>
    <w:rsid w:val="003B3FE1"/>
    <w:rsid w:val="003B4DAA"/>
    <w:rsid w:val="003B652A"/>
    <w:rsid w:val="003B77E8"/>
    <w:rsid w:val="003C0A07"/>
    <w:rsid w:val="003C0B22"/>
    <w:rsid w:val="003C0C76"/>
    <w:rsid w:val="003C29B4"/>
    <w:rsid w:val="003C2CC7"/>
    <w:rsid w:val="003C352D"/>
    <w:rsid w:val="003C3833"/>
    <w:rsid w:val="003C3891"/>
    <w:rsid w:val="003C4105"/>
    <w:rsid w:val="003C4904"/>
    <w:rsid w:val="003C4F37"/>
    <w:rsid w:val="003C4F86"/>
    <w:rsid w:val="003C5212"/>
    <w:rsid w:val="003C5E0E"/>
    <w:rsid w:val="003C69C6"/>
    <w:rsid w:val="003C6C81"/>
    <w:rsid w:val="003C6E14"/>
    <w:rsid w:val="003D077F"/>
    <w:rsid w:val="003D12C6"/>
    <w:rsid w:val="003D1F5E"/>
    <w:rsid w:val="003D2C4F"/>
    <w:rsid w:val="003D4704"/>
    <w:rsid w:val="003D4E1A"/>
    <w:rsid w:val="003D6001"/>
    <w:rsid w:val="003D7AB9"/>
    <w:rsid w:val="003D7AC1"/>
    <w:rsid w:val="003D7E0C"/>
    <w:rsid w:val="003E0D67"/>
    <w:rsid w:val="003E0EBC"/>
    <w:rsid w:val="003E16C2"/>
    <w:rsid w:val="003E18DF"/>
    <w:rsid w:val="003E1D59"/>
    <w:rsid w:val="003E1EBE"/>
    <w:rsid w:val="003E30EA"/>
    <w:rsid w:val="003E31A0"/>
    <w:rsid w:val="003E418F"/>
    <w:rsid w:val="003E4479"/>
    <w:rsid w:val="003E520A"/>
    <w:rsid w:val="003E5575"/>
    <w:rsid w:val="003E61C0"/>
    <w:rsid w:val="003E6668"/>
    <w:rsid w:val="003E6C30"/>
    <w:rsid w:val="003E6C48"/>
    <w:rsid w:val="003E712F"/>
    <w:rsid w:val="003E7BBC"/>
    <w:rsid w:val="003F00CC"/>
    <w:rsid w:val="003F0762"/>
    <w:rsid w:val="003F0962"/>
    <w:rsid w:val="003F0AD7"/>
    <w:rsid w:val="003F1410"/>
    <w:rsid w:val="003F3ED9"/>
    <w:rsid w:val="003F6745"/>
    <w:rsid w:val="003F7450"/>
    <w:rsid w:val="00400576"/>
    <w:rsid w:val="00400D37"/>
    <w:rsid w:val="00400F5D"/>
    <w:rsid w:val="00402373"/>
    <w:rsid w:val="00404246"/>
    <w:rsid w:val="00404298"/>
    <w:rsid w:val="00404CF6"/>
    <w:rsid w:val="00404FE1"/>
    <w:rsid w:val="004058A8"/>
    <w:rsid w:val="00406A15"/>
    <w:rsid w:val="00406E01"/>
    <w:rsid w:val="004070FA"/>
    <w:rsid w:val="0041002A"/>
    <w:rsid w:val="00411476"/>
    <w:rsid w:val="00412D57"/>
    <w:rsid w:val="0041306B"/>
    <w:rsid w:val="00413670"/>
    <w:rsid w:val="004140C1"/>
    <w:rsid w:val="004146B6"/>
    <w:rsid w:val="00414DE8"/>
    <w:rsid w:val="00416266"/>
    <w:rsid w:val="00416D8C"/>
    <w:rsid w:val="004174BB"/>
    <w:rsid w:val="00420060"/>
    <w:rsid w:val="00422FD9"/>
    <w:rsid w:val="004237DF"/>
    <w:rsid w:val="004239BE"/>
    <w:rsid w:val="00425AB5"/>
    <w:rsid w:val="00426273"/>
    <w:rsid w:val="004264F7"/>
    <w:rsid w:val="00426AA8"/>
    <w:rsid w:val="00426D44"/>
    <w:rsid w:val="0042743C"/>
    <w:rsid w:val="00427A3B"/>
    <w:rsid w:val="00430BC7"/>
    <w:rsid w:val="00432ACD"/>
    <w:rsid w:val="00432E41"/>
    <w:rsid w:val="00432EDE"/>
    <w:rsid w:val="0043344D"/>
    <w:rsid w:val="00433555"/>
    <w:rsid w:val="00435E0C"/>
    <w:rsid w:val="00436676"/>
    <w:rsid w:val="00436A33"/>
    <w:rsid w:val="00436E97"/>
    <w:rsid w:val="00436F69"/>
    <w:rsid w:val="004375F0"/>
    <w:rsid w:val="0043796F"/>
    <w:rsid w:val="00437C2F"/>
    <w:rsid w:val="0044072C"/>
    <w:rsid w:val="004414B4"/>
    <w:rsid w:val="004425FB"/>
    <w:rsid w:val="004443DB"/>
    <w:rsid w:val="0044457D"/>
    <w:rsid w:val="0044461E"/>
    <w:rsid w:val="004448A8"/>
    <w:rsid w:val="00444DA5"/>
    <w:rsid w:val="00444EA4"/>
    <w:rsid w:val="0044519B"/>
    <w:rsid w:val="004469AB"/>
    <w:rsid w:val="00446F61"/>
    <w:rsid w:val="004471DE"/>
    <w:rsid w:val="004523E5"/>
    <w:rsid w:val="004526E1"/>
    <w:rsid w:val="00453598"/>
    <w:rsid w:val="004541F5"/>
    <w:rsid w:val="00454305"/>
    <w:rsid w:val="00454BE9"/>
    <w:rsid w:val="00454C75"/>
    <w:rsid w:val="00456DC1"/>
    <w:rsid w:val="00457089"/>
    <w:rsid w:val="00457977"/>
    <w:rsid w:val="004579A5"/>
    <w:rsid w:val="00460257"/>
    <w:rsid w:val="004606F1"/>
    <w:rsid w:val="004610A5"/>
    <w:rsid w:val="0046133E"/>
    <w:rsid w:val="0046187D"/>
    <w:rsid w:val="00461DFD"/>
    <w:rsid w:val="00463DCD"/>
    <w:rsid w:val="00464821"/>
    <w:rsid w:val="004651E4"/>
    <w:rsid w:val="0046592B"/>
    <w:rsid w:val="00465C29"/>
    <w:rsid w:val="00465DC5"/>
    <w:rsid w:val="00465DEF"/>
    <w:rsid w:val="004702CB"/>
    <w:rsid w:val="004705EA"/>
    <w:rsid w:val="00471258"/>
    <w:rsid w:val="004722BC"/>
    <w:rsid w:val="00472CB1"/>
    <w:rsid w:val="00473797"/>
    <w:rsid w:val="00474CAC"/>
    <w:rsid w:val="0047518B"/>
    <w:rsid w:val="00475962"/>
    <w:rsid w:val="004761CE"/>
    <w:rsid w:val="00476D5B"/>
    <w:rsid w:val="00477C23"/>
    <w:rsid w:val="004803E6"/>
    <w:rsid w:val="00480934"/>
    <w:rsid w:val="00480A63"/>
    <w:rsid w:val="004811EC"/>
    <w:rsid w:val="00481989"/>
    <w:rsid w:val="00484FC2"/>
    <w:rsid w:val="004853E1"/>
    <w:rsid w:val="00485B8D"/>
    <w:rsid w:val="004861B1"/>
    <w:rsid w:val="00486282"/>
    <w:rsid w:val="0048631B"/>
    <w:rsid w:val="0048694E"/>
    <w:rsid w:val="00486B11"/>
    <w:rsid w:val="00487000"/>
    <w:rsid w:val="00487712"/>
    <w:rsid w:val="00487AEA"/>
    <w:rsid w:val="00491CB7"/>
    <w:rsid w:val="00491DD0"/>
    <w:rsid w:val="0049244A"/>
    <w:rsid w:val="00492452"/>
    <w:rsid w:val="004926AC"/>
    <w:rsid w:val="00492DE0"/>
    <w:rsid w:val="0049304C"/>
    <w:rsid w:val="0049307A"/>
    <w:rsid w:val="00493833"/>
    <w:rsid w:val="004946B9"/>
    <w:rsid w:val="00495014"/>
    <w:rsid w:val="0049515D"/>
    <w:rsid w:val="00496838"/>
    <w:rsid w:val="00496DC2"/>
    <w:rsid w:val="00497491"/>
    <w:rsid w:val="004A018E"/>
    <w:rsid w:val="004A06EC"/>
    <w:rsid w:val="004A0DFD"/>
    <w:rsid w:val="004A22D8"/>
    <w:rsid w:val="004A26F1"/>
    <w:rsid w:val="004A31C0"/>
    <w:rsid w:val="004A37DC"/>
    <w:rsid w:val="004A3C75"/>
    <w:rsid w:val="004A44E6"/>
    <w:rsid w:val="004A5A7D"/>
    <w:rsid w:val="004A5FE0"/>
    <w:rsid w:val="004A61D2"/>
    <w:rsid w:val="004A6AFB"/>
    <w:rsid w:val="004A7011"/>
    <w:rsid w:val="004A72A7"/>
    <w:rsid w:val="004A781E"/>
    <w:rsid w:val="004A7FD5"/>
    <w:rsid w:val="004B1AAF"/>
    <w:rsid w:val="004B1D6A"/>
    <w:rsid w:val="004B1DE9"/>
    <w:rsid w:val="004B2477"/>
    <w:rsid w:val="004B24BA"/>
    <w:rsid w:val="004B3EC3"/>
    <w:rsid w:val="004B3F54"/>
    <w:rsid w:val="004B4033"/>
    <w:rsid w:val="004B4436"/>
    <w:rsid w:val="004B48AD"/>
    <w:rsid w:val="004B517B"/>
    <w:rsid w:val="004B7689"/>
    <w:rsid w:val="004B7FB9"/>
    <w:rsid w:val="004C06FB"/>
    <w:rsid w:val="004C0F88"/>
    <w:rsid w:val="004C1A40"/>
    <w:rsid w:val="004C2117"/>
    <w:rsid w:val="004C3F87"/>
    <w:rsid w:val="004C5153"/>
    <w:rsid w:val="004C6A15"/>
    <w:rsid w:val="004C6CB5"/>
    <w:rsid w:val="004C71F8"/>
    <w:rsid w:val="004C7535"/>
    <w:rsid w:val="004D1B07"/>
    <w:rsid w:val="004D2DE3"/>
    <w:rsid w:val="004D3878"/>
    <w:rsid w:val="004D5873"/>
    <w:rsid w:val="004D5C54"/>
    <w:rsid w:val="004D5CA4"/>
    <w:rsid w:val="004D5E8E"/>
    <w:rsid w:val="004D70EF"/>
    <w:rsid w:val="004E04ED"/>
    <w:rsid w:val="004E0A4C"/>
    <w:rsid w:val="004E13F5"/>
    <w:rsid w:val="004E1ACC"/>
    <w:rsid w:val="004E1F3A"/>
    <w:rsid w:val="004E1FBF"/>
    <w:rsid w:val="004E260F"/>
    <w:rsid w:val="004E48DB"/>
    <w:rsid w:val="004E4F9F"/>
    <w:rsid w:val="004E59E5"/>
    <w:rsid w:val="004E5F22"/>
    <w:rsid w:val="004E67F8"/>
    <w:rsid w:val="004E702A"/>
    <w:rsid w:val="004E738C"/>
    <w:rsid w:val="004E7910"/>
    <w:rsid w:val="004F1531"/>
    <w:rsid w:val="004F1EDF"/>
    <w:rsid w:val="004F2027"/>
    <w:rsid w:val="004F2829"/>
    <w:rsid w:val="004F3050"/>
    <w:rsid w:val="004F343B"/>
    <w:rsid w:val="004F4307"/>
    <w:rsid w:val="004F51BD"/>
    <w:rsid w:val="004F59B9"/>
    <w:rsid w:val="004F6BB5"/>
    <w:rsid w:val="00500231"/>
    <w:rsid w:val="005002A0"/>
    <w:rsid w:val="00500D16"/>
    <w:rsid w:val="00500E42"/>
    <w:rsid w:val="00502DBF"/>
    <w:rsid w:val="00503C64"/>
    <w:rsid w:val="0050474C"/>
    <w:rsid w:val="00504998"/>
    <w:rsid w:val="00505401"/>
    <w:rsid w:val="00506715"/>
    <w:rsid w:val="00507F69"/>
    <w:rsid w:val="0051004E"/>
    <w:rsid w:val="0051050F"/>
    <w:rsid w:val="00510FA5"/>
    <w:rsid w:val="005119CD"/>
    <w:rsid w:val="005123C6"/>
    <w:rsid w:val="0051243F"/>
    <w:rsid w:val="00513CEB"/>
    <w:rsid w:val="00513EC1"/>
    <w:rsid w:val="0051441B"/>
    <w:rsid w:val="00514CDB"/>
    <w:rsid w:val="00515364"/>
    <w:rsid w:val="00515A1A"/>
    <w:rsid w:val="00516E14"/>
    <w:rsid w:val="00517E33"/>
    <w:rsid w:val="00520495"/>
    <w:rsid w:val="00520661"/>
    <w:rsid w:val="00521C1E"/>
    <w:rsid w:val="00521F7B"/>
    <w:rsid w:val="00522762"/>
    <w:rsid w:val="005227DD"/>
    <w:rsid w:val="00523012"/>
    <w:rsid w:val="00523927"/>
    <w:rsid w:val="0052392D"/>
    <w:rsid w:val="00524133"/>
    <w:rsid w:val="00524192"/>
    <w:rsid w:val="00524A53"/>
    <w:rsid w:val="00524E1B"/>
    <w:rsid w:val="00526519"/>
    <w:rsid w:val="0052672D"/>
    <w:rsid w:val="00526CB2"/>
    <w:rsid w:val="005273B3"/>
    <w:rsid w:val="00530173"/>
    <w:rsid w:val="00530921"/>
    <w:rsid w:val="00531675"/>
    <w:rsid w:val="00531B81"/>
    <w:rsid w:val="00532E65"/>
    <w:rsid w:val="00533299"/>
    <w:rsid w:val="00533A80"/>
    <w:rsid w:val="005346AB"/>
    <w:rsid w:val="005349C3"/>
    <w:rsid w:val="00535D27"/>
    <w:rsid w:val="005361ED"/>
    <w:rsid w:val="0053654C"/>
    <w:rsid w:val="00536804"/>
    <w:rsid w:val="00537BA1"/>
    <w:rsid w:val="00537E0C"/>
    <w:rsid w:val="0054057D"/>
    <w:rsid w:val="0054062B"/>
    <w:rsid w:val="00540DBB"/>
    <w:rsid w:val="00540F03"/>
    <w:rsid w:val="0054151F"/>
    <w:rsid w:val="00541CF5"/>
    <w:rsid w:val="005422C9"/>
    <w:rsid w:val="00542DE7"/>
    <w:rsid w:val="005438E8"/>
    <w:rsid w:val="005445E9"/>
    <w:rsid w:val="00544B39"/>
    <w:rsid w:val="00547EA9"/>
    <w:rsid w:val="0055096E"/>
    <w:rsid w:val="005522F0"/>
    <w:rsid w:val="0055353B"/>
    <w:rsid w:val="00554AEC"/>
    <w:rsid w:val="005568E3"/>
    <w:rsid w:val="005574BD"/>
    <w:rsid w:val="00560F69"/>
    <w:rsid w:val="0056162A"/>
    <w:rsid w:val="0056165B"/>
    <w:rsid w:val="005616D1"/>
    <w:rsid w:val="005620B8"/>
    <w:rsid w:val="0056282C"/>
    <w:rsid w:val="00562FCB"/>
    <w:rsid w:val="00563502"/>
    <w:rsid w:val="0056352E"/>
    <w:rsid w:val="00563712"/>
    <w:rsid w:val="005637EC"/>
    <w:rsid w:val="00563EED"/>
    <w:rsid w:val="005642B3"/>
    <w:rsid w:val="00564300"/>
    <w:rsid w:val="005644C6"/>
    <w:rsid w:val="00565163"/>
    <w:rsid w:val="0056533F"/>
    <w:rsid w:val="00565627"/>
    <w:rsid w:val="00565F34"/>
    <w:rsid w:val="00566263"/>
    <w:rsid w:val="00566AA0"/>
    <w:rsid w:val="00567AF0"/>
    <w:rsid w:val="00570E26"/>
    <w:rsid w:val="00572FCF"/>
    <w:rsid w:val="00573791"/>
    <w:rsid w:val="005752BA"/>
    <w:rsid w:val="00576A64"/>
    <w:rsid w:val="005779D0"/>
    <w:rsid w:val="005802A3"/>
    <w:rsid w:val="005819DB"/>
    <w:rsid w:val="00581C83"/>
    <w:rsid w:val="005826C8"/>
    <w:rsid w:val="00582A08"/>
    <w:rsid w:val="00585B07"/>
    <w:rsid w:val="00586113"/>
    <w:rsid w:val="0058750C"/>
    <w:rsid w:val="0059137C"/>
    <w:rsid w:val="00591C5D"/>
    <w:rsid w:val="005926F4"/>
    <w:rsid w:val="00592808"/>
    <w:rsid w:val="005928F7"/>
    <w:rsid w:val="005936EC"/>
    <w:rsid w:val="005937A8"/>
    <w:rsid w:val="00593817"/>
    <w:rsid w:val="00593F6C"/>
    <w:rsid w:val="00594FF1"/>
    <w:rsid w:val="00595188"/>
    <w:rsid w:val="005960C3"/>
    <w:rsid w:val="00597837"/>
    <w:rsid w:val="00597F80"/>
    <w:rsid w:val="005A06F8"/>
    <w:rsid w:val="005A0C7A"/>
    <w:rsid w:val="005A1460"/>
    <w:rsid w:val="005A15CA"/>
    <w:rsid w:val="005A1B4F"/>
    <w:rsid w:val="005A2E73"/>
    <w:rsid w:val="005A4396"/>
    <w:rsid w:val="005A5915"/>
    <w:rsid w:val="005A629B"/>
    <w:rsid w:val="005A7785"/>
    <w:rsid w:val="005B065C"/>
    <w:rsid w:val="005B0A6A"/>
    <w:rsid w:val="005B1053"/>
    <w:rsid w:val="005B1B84"/>
    <w:rsid w:val="005B2308"/>
    <w:rsid w:val="005B3B37"/>
    <w:rsid w:val="005B3E10"/>
    <w:rsid w:val="005B4211"/>
    <w:rsid w:val="005B4288"/>
    <w:rsid w:val="005B4FF6"/>
    <w:rsid w:val="005B75AA"/>
    <w:rsid w:val="005B7C37"/>
    <w:rsid w:val="005B7CFE"/>
    <w:rsid w:val="005C0DE8"/>
    <w:rsid w:val="005C0F79"/>
    <w:rsid w:val="005C1249"/>
    <w:rsid w:val="005C20A9"/>
    <w:rsid w:val="005C226B"/>
    <w:rsid w:val="005C2AD1"/>
    <w:rsid w:val="005C4EFB"/>
    <w:rsid w:val="005C590E"/>
    <w:rsid w:val="005C6F99"/>
    <w:rsid w:val="005C7D11"/>
    <w:rsid w:val="005D0AC3"/>
    <w:rsid w:val="005D0BDE"/>
    <w:rsid w:val="005D33B2"/>
    <w:rsid w:val="005D441D"/>
    <w:rsid w:val="005D5076"/>
    <w:rsid w:val="005D5CC5"/>
    <w:rsid w:val="005D5D8B"/>
    <w:rsid w:val="005D6548"/>
    <w:rsid w:val="005D69CB"/>
    <w:rsid w:val="005D6A62"/>
    <w:rsid w:val="005D787A"/>
    <w:rsid w:val="005D7DC9"/>
    <w:rsid w:val="005E00FC"/>
    <w:rsid w:val="005E01BC"/>
    <w:rsid w:val="005E06B7"/>
    <w:rsid w:val="005E1215"/>
    <w:rsid w:val="005E129F"/>
    <w:rsid w:val="005E18D8"/>
    <w:rsid w:val="005E19C2"/>
    <w:rsid w:val="005E1EAA"/>
    <w:rsid w:val="005E2370"/>
    <w:rsid w:val="005E294B"/>
    <w:rsid w:val="005E34A6"/>
    <w:rsid w:val="005E3FCA"/>
    <w:rsid w:val="005E431D"/>
    <w:rsid w:val="005E4A2B"/>
    <w:rsid w:val="005E4B57"/>
    <w:rsid w:val="005E5171"/>
    <w:rsid w:val="005E6BE5"/>
    <w:rsid w:val="005E6C97"/>
    <w:rsid w:val="005F032E"/>
    <w:rsid w:val="005F1772"/>
    <w:rsid w:val="005F1ED3"/>
    <w:rsid w:val="005F2259"/>
    <w:rsid w:val="005F2A17"/>
    <w:rsid w:val="005F4D59"/>
    <w:rsid w:val="005F5E19"/>
    <w:rsid w:val="005F6F18"/>
    <w:rsid w:val="005F7859"/>
    <w:rsid w:val="00601E4F"/>
    <w:rsid w:val="006034A6"/>
    <w:rsid w:val="00603F4A"/>
    <w:rsid w:val="006066DC"/>
    <w:rsid w:val="00606739"/>
    <w:rsid w:val="00607D18"/>
    <w:rsid w:val="006105E6"/>
    <w:rsid w:val="00610E09"/>
    <w:rsid w:val="00611827"/>
    <w:rsid w:val="00612F5C"/>
    <w:rsid w:val="00613E13"/>
    <w:rsid w:val="006143C8"/>
    <w:rsid w:val="00614548"/>
    <w:rsid w:val="00615CB9"/>
    <w:rsid w:val="00616161"/>
    <w:rsid w:val="006162AB"/>
    <w:rsid w:val="00616BDF"/>
    <w:rsid w:val="00617254"/>
    <w:rsid w:val="006173D9"/>
    <w:rsid w:val="00617CAC"/>
    <w:rsid w:val="00617D7D"/>
    <w:rsid w:val="00620436"/>
    <w:rsid w:val="00620524"/>
    <w:rsid w:val="00621B2D"/>
    <w:rsid w:val="00621C31"/>
    <w:rsid w:val="00622527"/>
    <w:rsid w:val="006234D5"/>
    <w:rsid w:val="00623E1A"/>
    <w:rsid w:val="00623EFA"/>
    <w:rsid w:val="00624165"/>
    <w:rsid w:val="00624714"/>
    <w:rsid w:val="00625CAB"/>
    <w:rsid w:val="006260DD"/>
    <w:rsid w:val="00627205"/>
    <w:rsid w:val="00630D79"/>
    <w:rsid w:val="00632349"/>
    <w:rsid w:val="006327BF"/>
    <w:rsid w:val="0063346C"/>
    <w:rsid w:val="00633A52"/>
    <w:rsid w:val="00633CA3"/>
    <w:rsid w:val="00633D13"/>
    <w:rsid w:val="0063487D"/>
    <w:rsid w:val="00635062"/>
    <w:rsid w:val="006353C2"/>
    <w:rsid w:val="00635DCE"/>
    <w:rsid w:val="0063609C"/>
    <w:rsid w:val="0063619B"/>
    <w:rsid w:val="00636D8E"/>
    <w:rsid w:val="00636DB3"/>
    <w:rsid w:val="00637FA2"/>
    <w:rsid w:val="00640AE4"/>
    <w:rsid w:val="006411DE"/>
    <w:rsid w:val="006419FA"/>
    <w:rsid w:val="0064473D"/>
    <w:rsid w:val="00644BD4"/>
    <w:rsid w:val="00644F08"/>
    <w:rsid w:val="0064691F"/>
    <w:rsid w:val="006472F8"/>
    <w:rsid w:val="00650A63"/>
    <w:rsid w:val="0065174B"/>
    <w:rsid w:val="006517BC"/>
    <w:rsid w:val="00651948"/>
    <w:rsid w:val="00652D1F"/>
    <w:rsid w:val="00652ECF"/>
    <w:rsid w:val="006536A1"/>
    <w:rsid w:val="006538F6"/>
    <w:rsid w:val="00654BB1"/>
    <w:rsid w:val="00655AA9"/>
    <w:rsid w:val="006577BD"/>
    <w:rsid w:val="00661105"/>
    <w:rsid w:val="0066262F"/>
    <w:rsid w:val="00664254"/>
    <w:rsid w:val="006656EA"/>
    <w:rsid w:val="006666AF"/>
    <w:rsid w:val="00666BB2"/>
    <w:rsid w:val="00666DE5"/>
    <w:rsid w:val="00666EF9"/>
    <w:rsid w:val="00666FB1"/>
    <w:rsid w:val="006677F4"/>
    <w:rsid w:val="0067011F"/>
    <w:rsid w:val="006714FA"/>
    <w:rsid w:val="006714FF"/>
    <w:rsid w:val="006728AB"/>
    <w:rsid w:val="00672BF6"/>
    <w:rsid w:val="00673261"/>
    <w:rsid w:val="00675073"/>
    <w:rsid w:val="00675989"/>
    <w:rsid w:val="00676714"/>
    <w:rsid w:val="00680421"/>
    <w:rsid w:val="00680BB3"/>
    <w:rsid w:val="006811BD"/>
    <w:rsid w:val="006815FA"/>
    <w:rsid w:val="0068166A"/>
    <w:rsid w:val="00681B7A"/>
    <w:rsid w:val="00681F65"/>
    <w:rsid w:val="0068240F"/>
    <w:rsid w:val="00683570"/>
    <w:rsid w:val="00687542"/>
    <w:rsid w:val="0068777F"/>
    <w:rsid w:val="00690652"/>
    <w:rsid w:val="00690BDC"/>
    <w:rsid w:val="0069211C"/>
    <w:rsid w:val="00692903"/>
    <w:rsid w:val="006933D8"/>
    <w:rsid w:val="00693CD4"/>
    <w:rsid w:val="006947AE"/>
    <w:rsid w:val="006948D3"/>
    <w:rsid w:val="00695842"/>
    <w:rsid w:val="00696113"/>
    <w:rsid w:val="00697BF4"/>
    <w:rsid w:val="006A050B"/>
    <w:rsid w:val="006A066C"/>
    <w:rsid w:val="006A08B7"/>
    <w:rsid w:val="006A0BF1"/>
    <w:rsid w:val="006A10CC"/>
    <w:rsid w:val="006A140F"/>
    <w:rsid w:val="006A15D7"/>
    <w:rsid w:val="006A1F7F"/>
    <w:rsid w:val="006A2793"/>
    <w:rsid w:val="006A40A3"/>
    <w:rsid w:val="006A421F"/>
    <w:rsid w:val="006A4EB5"/>
    <w:rsid w:val="006A5032"/>
    <w:rsid w:val="006A588F"/>
    <w:rsid w:val="006A6B48"/>
    <w:rsid w:val="006A6CB9"/>
    <w:rsid w:val="006B041D"/>
    <w:rsid w:val="006B0519"/>
    <w:rsid w:val="006B2492"/>
    <w:rsid w:val="006B2897"/>
    <w:rsid w:val="006B2935"/>
    <w:rsid w:val="006B4584"/>
    <w:rsid w:val="006B5D37"/>
    <w:rsid w:val="006B72DB"/>
    <w:rsid w:val="006B7E9F"/>
    <w:rsid w:val="006C02DB"/>
    <w:rsid w:val="006C067F"/>
    <w:rsid w:val="006C274F"/>
    <w:rsid w:val="006C3997"/>
    <w:rsid w:val="006C412B"/>
    <w:rsid w:val="006C415F"/>
    <w:rsid w:val="006C442A"/>
    <w:rsid w:val="006C4501"/>
    <w:rsid w:val="006C4B9C"/>
    <w:rsid w:val="006C506D"/>
    <w:rsid w:val="006C6B3A"/>
    <w:rsid w:val="006C6C99"/>
    <w:rsid w:val="006D0E65"/>
    <w:rsid w:val="006D1C3A"/>
    <w:rsid w:val="006D2155"/>
    <w:rsid w:val="006D2204"/>
    <w:rsid w:val="006D5AD2"/>
    <w:rsid w:val="006D767E"/>
    <w:rsid w:val="006E0D8F"/>
    <w:rsid w:val="006E200E"/>
    <w:rsid w:val="006E2747"/>
    <w:rsid w:val="006E3B35"/>
    <w:rsid w:val="006E41CB"/>
    <w:rsid w:val="006E65DF"/>
    <w:rsid w:val="006E677E"/>
    <w:rsid w:val="006F0931"/>
    <w:rsid w:val="006F0F70"/>
    <w:rsid w:val="006F10BB"/>
    <w:rsid w:val="006F10EA"/>
    <w:rsid w:val="006F11A0"/>
    <w:rsid w:val="006F2A33"/>
    <w:rsid w:val="006F2CF1"/>
    <w:rsid w:val="006F3789"/>
    <w:rsid w:val="006F37A4"/>
    <w:rsid w:val="006F5059"/>
    <w:rsid w:val="006F50D2"/>
    <w:rsid w:val="006F6CDC"/>
    <w:rsid w:val="006F73CC"/>
    <w:rsid w:val="006F757C"/>
    <w:rsid w:val="00700CE2"/>
    <w:rsid w:val="00701123"/>
    <w:rsid w:val="00702C84"/>
    <w:rsid w:val="00703FC3"/>
    <w:rsid w:val="00704298"/>
    <w:rsid w:val="00704A54"/>
    <w:rsid w:val="00704E00"/>
    <w:rsid w:val="00706C56"/>
    <w:rsid w:val="00707AF9"/>
    <w:rsid w:val="00707E35"/>
    <w:rsid w:val="00710E95"/>
    <w:rsid w:val="00711153"/>
    <w:rsid w:val="0071139F"/>
    <w:rsid w:val="007114CD"/>
    <w:rsid w:val="00711A74"/>
    <w:rsid w:val="0071247F"/>
    <w:rsid w:val="00712875"/>
    <w:rsid w:val="00713D21"/>
    <w:rsid w:val="00714B81"/>
    <w:rsid w:val="00715F55"/>
    <w:rsid w:val="00716257"/>
    <w:rsid w:val="007174BF"/>
    <w:rsid w:val="00717654"/>
    <w:rsid w:val="0071765E"/>
    <w:rsid w:val="00717A69"/>
    <w:rsid w:val="007201D4"/>
    <w:rsid w:val="00721796"/>
    <w:rsid w:val="00721D55"/>
    <w:rsid w:val="0072289E"/>
    <w:rsid w:val="00722E1C"/>
    <w:rsid w:val="00723160"/>
    <w:rsid w:val="00723E76"/>
    <w:rsid w:val="00724CBE"/>
    <w:rsid w:val="00725CC6"/>
    <w:rsid w:val="007301AF"/>
    <w:rsid w:val="00730513"/>
    <w:rsid w:val="0073059D"/>
    <w:rsid w:val="007306F4"/>
    <w:rsid w:val="00730862"/>
    <w:rsid w:val="00730C22"/>
    <w:rsid w:val="00731741"/>
    <w:rsid w:val="00731D68"/>
    <w:rsid w:val="007324BD"/>
    <w:rsid w:val="00732671"/>
    <w:rsid w:val="00732B23"/>
    <w:rsid w:val="007339FD"/>
    <w:rsid w:val="00733C22"/>
    <w:rsid w:val="00734A3B"/>
    <w:rsid w:val="00734A7D"/>
    <w:rsid w:val="007359D7"/>
    <w:rsid w:val="007362A7"/>
    <w:rsid w:val="007363BA"/>
    <w:rsid w:val="00736B08"/>
    <w:rsid w:val="0073758D"/>
    <w:rsid w:val="0073785C"/>
    <w:rsid w:val="00741C38"/>
    <w:rsid w:val="00742028"/>
    <w:rsid w:val="00743659"/>
    <w:rsid w:val="007442DD"/>
    <w:rsid w:val="007468C4"/>
    <w:rsid w:val="0074693C"/>
    <w:rsid w:val="007479F4"/>
    <w:rsid w:val="00751EC3"/>
    <w:rsid w:val="00752218"/>
    <w:rsid w:val="00752855"/>
    <w:rsid w:val="0075387C"/>
    <w:rsid w:val="00754BC8"/>
    <w:rsid w:val="0075698F"/>
    <w:rsid w:val="0075729E"/>
    <w:rsid w:val="0075783C"/>
    <w:rsid w:val="00761156"/>
    <w:rsid w:val="0076116F"/>
    <w:rsid w:val="00761F63"/>
    <w:rsid w:val="0076278D"/>
    <w:rsid w:val="007636E0"/>
    <w:rsid w:val="0076386A"/>
    <w:rsid w:val="00763C60"/>
    <w:rsid w:val="00765ABF"/>
    <w:rsid w:val="00765C82"/>
    <w:rsid w:val="0076614B"/>
    <w:rsid w:val="00766A67"/>
    <w:rsid w:val="00766B10"/>
    <w:rsid w:val="00767E37"/>
    <w:rsid w:val="0077046F"/>
    <w:rsid w:val="0077123F"/>
    <w:rsid w:val="007712AB"/>
    <w:rsid w:val="00772A05"/>
    <w:rsid w:val="00772DAD"/>
    <w:rsid w:val="00772F19"/>
    <w:rsid w:val="0077364D"/>
    <w:rsid w:val="00773987"/>
    <w:rsid w:val="0077540D"/>
    <w:rsid w:val="00775487"/>
    <w:rsid w:val="0077584F"/>
    <w:rsid w:val="00776EBD"/>
    <w:rsid w:val="00782759"/>
    <w:rsid w:val="0078288B"/>
    <w:rsid w:val="00783894"/>
    <w:rsid w:val="00783FC6"/>
    <w:rsid w:val="00784234"/>
    <w:rsid w:val="007846F9"/>
    <w:rsid w:val="0078477E"/>
    <w:rsid w:val="007849D0"/>
    <w:rsid w:val="00784CB9"/>
    <w:rsid w:val="007855D9"/>
    <w:rsid w:val="0078601D"/>
    <w:rsid w:val="00787C2F"/>
    <w:rsid w:val="0079013C"/>
    <w:rsid w:val="00790F43"/>
    <w:rsid w:val="00793707"/>
    <w:rsid w:val="00793C52"/>
    <w:rsid w:val="00794D9A"/>
    <w:rsid w:val="00795D28"/>
    <w:rsid w:val="00795EF4"/>
    <w:rsid w:val="007970C4"/>
    <w:rsid w:val="00797FF3"/>
    <w:rsid w:val="007A0241"/>
    <w:rsid w:val="007A0569"/>
    <w:rsid w:val="007A09F8"/>
    <w:rsid w:val="007A1BA6"/>
    <w:rsid w:val="007A217C"/>
    <w:rsid w:val="007A27F5"/>
    <w:rsid w:val="007A3A00"/>
    <w:rsid w:val="007A3B2D"/>
    <w:rsid w:val="007A3FBF"/>
    <w:rsid w:val="007A41E9"/>
    <w:rsid w:val="007A4779"/>
    <w:rsid w:val="007A47D5"/>
    <w:rsid w:val="007A5043"/>
    <w:rsid w:val="007A55CE"/>
    <w:rsid w:val="007A709A"/>
    <w:rsid w:val="007A741A"/>
    <w:rsid w:val="007A7CD0"/>
    <w:rsid w:val="007B2A06"/>
    <w:rsid w:val="007B2D70"/>
    <w:rsid w:val="007B34B0"/>
    <w:rsid w:val="007B4ACA"/>
    <w:rsid w:val="007B5D10"/>
    <w:rsid w:val="007B640D"/>
    <w:rsid w:val="007B67B4"/>
    <w:rsid w:val="007B6DF5"/>
    <w:rsid w:val="007B7202"/>
    <w:rsid w:val="007B7257"/>
    <w:rsid w:val="007B75A8"/>
    <w:rsid w:val="007B762D"/>
    <w:rsid w:val="007B7865"/>
    <w:rsid w:val="007B7884"/>
    <w:rsid w:val="007C08CE"/>
    <w:rsid w:val="007C172B"/>
    <w:rsid w:val="007C1BE7"/>
    <w:rsid w:val="007C2429"/>
    <w:rsid w:val="007C292B"/>
    <w:rsid w:val="007C37E9"/>
    <w:rsid w:val="007C4975"/>
    <w:rsid w:val="007C65B1"/>
    <w:rsid w:val="007C6FF0"/>
    <w:rsid w:val="007C78E4"/>
    <w:rsid w:val="007D0445"/>
    <w:rsid w:val="007D1C31"/>
    <w:rsid w:val="007D49E6"/>
    <w:rsid w:val="007D5DAD"/>
    <w:rsid w:val="007D72F1"/>
    <w:rsid w:val="007D7667"/>
    <w:rsid w:val="007E0510"/>
    <w:rsid w:val="007E16F4"/>
    <w:rsid w:val="007E172E"/>
    <w:rsid w:val="007E18DB"/>
    <w:rsid w:val="007E1C14"/>
    <w:rsid w:val="007E2873"/>
    <w:rsid w:val="007E2D2E"/>
    <w:rsid w:val="007E345F"/>
    <w:rsid w:val="007E4011"/>
    <w:rsid w:val="007E51C6"/>
    <w:rsid w:val="007E6275"/>
    <w:rsid w:val="007E66EF"/>
    <w:rsid w:val="007E6C9C"/>
    <w:rsid w:val="007E7194"/>
    <w:rsid w:val="007E73D8"/>
    <w:rsid w:val="007F028E"/>
    <w:rsid w:val="007F04B5"/>
    <w:rsid w:val="007F0E1F"/>
    <w:rsid w:val="007F1DDA"/>
    <w:rsid w:val="007F21D3"/>
    <w:rsid w:val="007F2590"/>
    <w:rsid w:val="007F2710"/>
    <w:rsid w:val="007F32CA"/>
    <w:rsid w:val="007F3DF8"/>
    <w:rsid w:val="007F4DBD"/>
    <w:rsid w:val="007F576D"/>
    <w:rsid w:val="007F5924"/>
    <w:rsid w:val="007F6B71"/>
    <w:rsid w:val="007F6EE7"/>
    <w:rsid w:val="007F723E"/>
    <w:rsid w:val="007F73AB"/>
    <w:rsid w:val="008012D5"/>
    <w:rsid w:val="0080134F"/>
    <w:rsid w:val="00801A92"/>
    <w:rsid w:val="00803293"/>
    <w:rsid w:val="008035B5"/>
    <w:rsid w:val="00803818"/>
    <w:rsid w:val="008038F1"/>
    <w:rsid w:val="0080486E"/>
    <w:rsid w:val="00806A66"/>
    <w:rsid w:val="0081034A"/>
    <w:rsid w:val="00811207"/>
    <w:rsid w:val="00811E91"/>
    <w:rsid w:val="00812796"/>
    <w:rsid w:val="008143CE"/>
    <w:rsid w:val="00815AA0"/>
    <w:rsid w:val="008165DA"/>
    <w:rsid w:val="008174DF"/>
    <w:rsid w:val="008200F9"/>
    <w:rsid w:val="00820A85"/>
    <w:rsid w:val="00820C4E"/>
    <w:rsid w:val="00821086"/>
    <w:rsid w:val="008211A8"/>
    <w:rsid w:val="00822E39"/>
    <w:rsid w:val="00823166"/>
    <w:rsid w:val="008244BC"/>
    <w:rsid w:val="00825005"/>
    <w:rsid w:val="00825106"/>
    <w:rsid w:val="008268E8"/>
    <w:rsid w:val="00826EDE"/>
    <w:rsid w:val="008273A0"/>
    <w:rsid w:val="008276DB"/>
    <w:rsid w:val="00827929"/>
    <w:rsid w:val="0083051E"/>
    <w:rsid w:val="0083102E"/>
    <w:rsid w:val="008311D6"/>
    <w:rsid w:val="008314DD"/>
    <w:rsid w:val="00832602"/>
    <w:rsid w:val="00833BA0"/>
    <w:rsid w:val="00833C58"/>
    <w:rsid w:val="00833DE1"/>
    <w:rsid w:val="008342CC"/>
    <w:rsid w:val="0083523E"/>
    <w:rsid w:val="00835969"/>
    <w:rsid w:val="00835C23"/>
    <w:rsid w:val="008369A4"/>
    <w:rsid w:val="00837C67"/>
    <w:rsid w:val="00837D1C"/>
    <w:rsid w:val="00837D42"/>
    <w:rsid w:val="00837F40"/>
    <w:rsid w:val="0084220C"/>
    <w:rsid w:val="008435DE"/>
    <w:rsid w:val="00843A4E"/>
    <w:rsid w:val="00843BB4"/>
    <w:rsid w:val="008449C6"/>
    <w:rsid w:val="00844B88"/>
    <w:rsid w:val="00845577"/>
    <w:rsid w:val="00845A40"/>
    <w:rsid w:val="00845B28"/>
    <w:rsid w:val="00845E05"/>
    <w:rsid w:val="00847063"/>
    <w:rsid w:val="00851EC9"/>
    <w:rsid w:val="0085205A"/>
    <w:rsid w:val="00852391"/>
    <w:rsid w:val="0085244E"/>
    <w:rsid w:val="00853010"/>
    <w:rsid w:val="008538DD"/>
    <w:rsid w:val="00853EE7"/>
    <w:rsid w:val="00854154"/>
    <w:rsid w:val="008548EA"/>
    <w:rsid w:val="0085503B"/>
    <w:rsid w:val="008571ED"/>
    <w:rsid w:val="00860F32"/>
    <w:rsid w:val="00861B63"/>
    <w:rsid w:val="00861E45"/>
    <w:rsid w:val="00862017"/>
    <w:rsid w:val="008626F7"/>
    <w:rsid w:val="00862842"/>
    <w:rsid w:val="00863AF9"/>
    <w:rsid w:val="00863E37"/>
    <w:rsid w:val="00864515"/>
    <w:rsid w:val="00865A0D"/>
    <w:rsid w:val="00865D91"/>
    <w:rsid w:val="00865E96"/>
    <w:rsid w:val="00866721"/>
    <w:rsid w:val="00867100"/>
    <w:rsid w:val="008671FD"/>
    <w:rsid w:val="0086785F"/>
    <w:rsid w:val="0087091F"/>
    <w:rsid w:val="00870E7A"/>
    <w:rsid w:val="00870FCB"/>
    <w:rsid w:val="008710DE"/>
    <w:rsid w:val="0087114C"/>
    <w:rsid w:val="0087273D"/>
    <w:rsid w:val="00873529"/>
    <w:rsid w:val="00874483"/>
    <w:rsid w:val="00874989"/>
    <w:rsid w:val="00875313"/>
    <w:rsid w:val="00875615"/>
    <w:rsid w:val="00876DC6"/>
    <w:rsid w:val="0087721F"/>
    <w:rsid w:val="0087795F"/>
    <w:rsid w:val="00877C76"/>
    <w:rsid w:val="00877E85"/>
    <w:rsid w:val="008805F4"/>
    <w:rsid w:val="00880680"/>
    <w:rsid w:val="00880FA6"/>
    <w:rsid w:val="0088124F"/>
    <w:rsid w:val="00882424"/>
    <w:rsid w:val="008859DE"/>
    <w:rsid w:val="008868E1"/>
    <w:rsid w:val="00886B1A"/>
    <w:rsid w:val="00886DAE"/>
    <w:rsid w:val="008873DC"/>
    <w:rsid w:val="00887C32"/>
    <w:rsid w:val="00891364"/>
    <w:rsid w:val="0089276A"/>
    <w:rsid w:val="0089309B"/>
    <w:rsid w:val="008934D2"/>
    <w:rsid w:val="008942CB"/>
    <w:rsid w:val="00894619"/>
    <w:rsid w:val="00894C01"/>
    <w:rsid w:val="008954D0"/>
    <w:rsid w:val="008A0BD9"/>
    <w:rsid w:val="008A2C58"/>
    <w:rsid w:val="008A2C76"/>
    <w:rsid w:val="008A2D74"/>
    <w:rsid w:val="008A3D43"/>
    <w:rsid w:val="008A4A65"/>
    <w:rsid w:val="008A6041"/>
    <w:rsid w:val="008A7187"/>
    <w:rsid w:val="008A7746"/>
    <w:rsid w:val="008B012D"/>
    <w:rsid w:val="008B0EAF"/>
    <w:rsid w:val="008B14CC"/>
    <w:rsid w:val="008B1CC8"/>
    <w:rsid w:val="008B3F6B"/>
    <w:rsid w:val="008B4DB6"/>
    <w:rsid w:val="008B4F3F"/>
    <w:rsid w:val="008B5C70"/>
    <w:rsid w:val="008B6F69"/>
    <w:rsid w:val="008B79A8"/>
    <w:rsid w:val="008C14B0"/>
    <w:rsid w:val="008C1807"/>
    <w:rsid w:val="008C390B"/>
    <w:rsid w:val="008C3E8D"/>
    <w:rsid w:val="008C4158"/>
    <w:rsid w:val="008C4471"/>
    <w:rsid w:val="008C448D"/>
    <w:rsid w:val="008C4909"/>
    <w:rsid w:val="008C5C6B"/>
    <w:rsid w:val="008C61BD"/>
    <w:rsid w:val="008C6E5B"/>
    <w:rsid w:val="008C79A0"/>
    <w:rsid w:val="008C7B18"/>
    <w:rsid w:val="008D1510"/>
    <w:rsid w:val="008D17DF"/>
    <w:rsid w:val="008D1A06"/>
    <w:rsid w:val="008D1A9B"/>
    <w:rsid w:val="008D29DB"/>
    <w:rsid w:val="008D2AEF"/>
    <w:rsid w:val="008D5D19"/>
    <w:rsid w:val="008D6532"/>
    <w:rsid w:val="008D790E"/>
    <w:rsid w:val="008E09C4"/>
    <w:rsid w:val="008E309C"/>
    <w:rsid w:val="008E334E"/>
    <w:rsid w:val="008E35D9"/>
    <w:rsid w:val="008E3D76"/>
    <w:rsid w:val="008E427B"/>
    <w:rsid w:val="008E4DEE"/>
    <w:rsid w:val="008E5677"/>
    <w:rsid w:val="008E5D53"/>
    <w:rsid w:val="008E61A3"/>
    <w:rsid w:val="008E74BA"/>
    <w:rsid w:val="008E7C4E"/>
    <w:rsid w:val="008E7C59"/>
    <w:rsid w:val="008E7D43"/>
    <w:rsid w:val="008F4ACD"/>
    <w:rsid w:val="008F4B8B"/>
    <w:rsid w:val="008F59B7"/>
    <w:rsid w:val="008F7095"/>
    <w:rsid w:val="009002FA"/>
    <w:rsid w:val="0090068D"/>
    <w:rsid w:val="00901E1A"/>
    <w:rsid w:val="009036B4"/>
    <w:rsid w:val="00903E39"/>
    <w:rsid w:val="00904109"/>
    <w:rsid w:val="009064CB"/>
    <w:rsid w:val="00906CA7"/>
    <w:rsid w:val="00906D04"/>
    <w:rsid w:val="00906E0A"/>
    <w:rsid w:val="00907723"/>
    <w:rsid w:val="00910DC0"/>
    <w:rsid w:val="009114D5"/>
    <w:rsid w:val="00912332"/>
    <w:rsid w:val="00912591"/>
    <w:rsid w:val="009125F6"/>
    <w:rsid w:val="00912682"/>
    <w:rsid w:val="00912924"/>
    <w:rsid w:val="00912A38"/>
    <w:rsid w:val="00913502"/>
    <w:rsid w:val="00914822"/>
    <w:rsid w:val="00915119"/>
    <w:rsid w:val="009156AA"/>
    <w:rsid w:val="00915DA1"/>
    <w:rsid w:val="00915EC4"/>
    <w:rsid w:val="00916157"/>
    <w:rsid w:val="009213C0"/>
    <w:rsid w:val="00921589"/>
    <w:rsid w:val="00925B5D"/>
    <w:rsid w:val="009262B1"/>
    <w:rsid w:val="009264F7"/>
    <w:rsid w:val="00926C6C"/>
    <w:rsid w:val="00927BE0"/>
    <w:rsid w:val="00930A55"/>
    <w:rsid w:val="009310AA"/>
    <w:rsid w:val="00931C98"/>
    <w:rsid w:val="00932460"/>
    <w:rsid w:val="009324A7"/>
    <w:rsid w:val="009325D9"/>
    <w:rsid w:val="0093341F"/>
    <w:rsid w:val="00934967"/>
    <w:rsid w:val="00934B07"/>
    <w:rsid w:val="00936125"/>
    <w:rsid w:val="009367B7"/>
    <w:rsid w:val="00936F2C"/>
    <w:rsid w:val="00936FB1"/>
    <w:rsid w:val="0093753F"/>
    <w:rsid w:val="0094101B"/>
    <w:rsid w:val="009435E2"/>
    <w:rsid w:val="009438E4"/>
    <w:rsid w:val="00943F6E"/>
    <w:rsid w:val="009456EB"/>
    <w:rsid w:val="00947393"/>
    <w:rsid w:val="00950206"/>
    <w:rsid w:val="00950C4C"/>
    <w:rsid w:val="009521CC"/>
    <w:rsid w:val="009522AF"/>
    <w:rsid w:val="00952471"/>
    <w:rsid w:val="009531B4"/>
    <w:rsid w:val="00955932"/>
    <w:rsid w:val="00955B52"/>
    <w:rsid w:val="009563A7"/>
    <w:rsid w:val="0095668A"/>
    <w:rsid w:val="00957577"/>
    <w:rsid w:val="009604A1"/>
    <w:rsid w:val="00960796"/>
    <w:rsid w:val="00960C89"/>
    <w:rsid w:val="00960FBB"/>
    <w:rsid w:val="009612B4"/>
    <w:rsid w:val="009612D7"/>
    <w:rsid w:val="00961448"/>
    <w:rsid w:val="00961675"/>
    <w:rsid w:val="00962832"/>
    <w:rsid w:val="009633B7"/>
    <w:rsid w:val="00963D68"/>
    <w:rsid w:val="00964810"/>
    <w:rsid w:val="00964CF6"/>
    <w:rsid w:val="0096587E"/>
    <w:rsid w:val="00965A46"/>
    <w:rsid w:val="0096649C"/>
    <w:rsid w:val="009664A1"/>
    <w:rsid w:val="00967880"/>
    <w:rsid w:val="009716C4"/>
    <w:rsid w:val="0097176B"/>
    <w:rsid w:val="00971911"/>
    <w:rsid w:val="00972A48"/>
    <w:rsid w:val="00972EBA"/>
    <w:rsid w:val="0097305C"/>
    <w:rsid w:val="00973196"/>
    <w:rsid w:val="00973945"/>
    <w:rsid w:val="00973A44"/>
    <w:rsid w:val="00973AF8"/>
    <w:rsid w:val="00973D60"/>
    <w:rsid w:val="00975633"/>
    <w:rsid w:val="00976482"/>
    <w:rsid w:val="00976991"/>
    <w:rsid w:val="00977DD5"/>
    <w:rsid w:val="009805CA"/>
    <w:rsid w:val="00981EE9"/>
    <w:rsid w:val="009824CD"/>
    <w:rsid w:val="009826B4"/>
    <w:rsid w:val="0098389A"/>
    <w:rsid w:val="0098464D"/>
    <w:rsid w:val="009850CF"/>
    <w:rsid w:val="009859F3"/>
    <w:rsid w:val="009861C9"/>
    <w:rsid w:val="00987052"/>
    <w:rsid w:val="00990263"/>
    <w:rsid w:val="00992481"/>
    <w:rsid w:val="00992F28"/>
    <w:rsid w:val="00992FCE"/>
    <w:rsid w:val="009944E1"/>
    <w:rsid w:val="00995E59"/>
    <w:rsid w:val="0099657B"/>
    <w:rsid w:val="009977BD"/>
    <w:rsid w:val="00997A07"/>
    <w:rsid w:val="009A0A8E"/>
    <w:rsid w:val="009A0CE7"/>
    <w:rsid w:val="009A109F"/>
    <w:rsid w:val="009A18A6"/>
    <w:rsid w:val="009A1AE5"/>
    <w:rsid w:val="009A21BD"/>
    <w:rsid w:val="009A23A9"/>
    <w:rsid w:val="009A36CB"/>
    <w:rsid w:val="009A40B3"/>
    <w:rsid w:val="009A4245"/>
    <w:rsid w:val="009A4C91"/>
    <w:rsid w:val="009A4FCB"/>
    <w:rsid w:val="009A5CF8"/>
    <w:rsid w:val="009A62E0"/>
    <w:rsid w:val="009A6406"/>
    <w:rsid w:val="009A6AC3"/>
    <w:rsid w:val="009B00B4"/>
    <w:rsid w:val="009B037F"/>
    <w:rsid w:val="009B04D6"/>
    <w:rsid w:val="009B1279"/>
    <w:rsid w:val="009B127A"/>
    <w:rsid w:val="009B2EE8"/>
    <w:rsid w:val="009B4B4C"/>
    <w:rsid w:val="009B5090"/>
    <w:rsid w:val="009B52BD"/>
    <w:rsid w:val="009B589D"/>
    <w:rsid w:val="009B5A69"/>
    <w:rsid w:val="009B7360"/>
    <w:rsid w:val="009C1819"/>
    <w:rsid w:val="009C1ED9"/>
    <w:rsid w:val="009C1F84"/>
    <w:rsid w:val="009C2093"/>
    <w:rsid w:val="009C3A0C"/>
    <w:rsid w:val="009C3C55"/>
    <w:rsid w:val="009C3E06"/>
    <w:rsid w:val="009C5F30"/>
    <w:rsid w:val="009C61A6"/>
    <w:rsid w:val="009C67B4"/>
    <w:rsid w:val="009C7416"/>
    <w:rsid w:val="009C749B"/>
    <w:rsid w:val="009D07AA"/>
    <w:rsid w:val="009D0A07"/>
    <w:rsid w:val="009D0F28"/>
    <w:rsid w:val="009D1236"/>
    <w:rsid w:val="009D156B"/>
    <w:rsid w:val="009D1DB5"/>
    <w:rsid w:val="009D237B"/>
    <w:rsid w:val="009D29D7"/>
    <w:rsid w:val="009D3788"/>
    <w:rsid w:val="009D38F9"/>
    <w:rsid w:val="009D3D42"/>
    <w:rsid w:val="009D42E0"/>
    <w:rsid w:val="009D4703"/>
    <w:rsid w:val="009D48B4"/>
    <w:rsid w:val="009D5580"/>
    <w:rsid w:val="009D5588"/>
    <w:rsid w:val="009D688A"/>
    <w:rsid w:val="009D6EC3"/>
    <w:rsid w:val="009D77E8"/>
    <w:rsid w:val="009E0133"/>
    <w:rsid w:val="009E1781"/>
    <w:rsid w:val="009E1A01"/>
    <w:rsid w:val="009E1CB8"/>
    <w:rsid w:val="009E2746"/>
    <w:rsid w:val="009E2B1A"/>
    <w:rsid w:val="009E3B1D"/>
    <w:rsid w:val="009E3E0A"/>
    <w:rsid w:val="009E3FD9"/>
    <w:rsid w:val="009E40C3"/>
    <w:rsid w:val="009E4D10"/>
    <w:rsid w:val="009E4D11"/>
    <w:rsid w:val="009E4D47"/>
    <w:rsid w:val="009E4D4C"/>
    <w:rsid w:val="009E591A"/>
    <w:rsid w:val="009E5FF8"/>
    <w:rsid w:val="009E6751"/>
    <w:rsid w:val="009F0E97"/>
    <w:rsid w:val="009F146C"/>
    <w:rsid w:val="009F1B63"/>
    <w:rsid w:val="009F1D1C"/>
    <w:rsid w:val="009F2029"/>
    <w:rsid w:val="009F211E"/>
    <w:rsid w:val="009F22AA"/>
    <w:rsid w:val="009F24EC"/>
    <w:rsid w:val="009F439A"/>
    <w:rsid w:val="009F4681"/>
    <w:rsid w:val="009F471B"/>
    <w:rsid w:val="009F6432"/>
    <w:rsid w:val="009F74D1"/>
    <w:rsid w:val="009F7678"/>
    <w:rsid w:val="00A01EA9"/>
    <w:rsid w:val="00A02175"/>
    <w:rsid w:val="00A02D83"/>
    <w:rsid w:val="00A0301B"/>
    <w:rsid w:val="00A03390"/>
    <w:rsid w:val="00A03F75"/>
    <w:rsid w:val="00A05A59"/>
    <w:rsid w:val="00A0640A"/>
    <w:rsid w:val="00A06A3B"/>
    <w:rsid w:val="00A06D87"/>
    <w:rsid w:val="00A07A41"/>
    <w:rsid w:val="00A07B4C"/>
    <w:rsid w:val="00A100C4"/>
    <w:rsid w:val="00A105C5"/>
    <w:rsid w:val="00A10895"/>
    <w:rsid w:val="00A111E7"/>
    <w:rsid w:val="00A11C59"/>
    <w:rsid w:val="00A12728"/>
    <w:rsid w:val="00A12A5F"/>
    <w:rsid w:val="00A137E3"/>
    <w:rsid w:val="00A13942"/>
    <w:rsid w:val="00A13A87"/>
    <w:rsid w:val="00A14611"/>
    <w:rsid w:val="00A15343"/>
    <w:rsid w:val="00A1583C"/>
    <w:rsid w:val="00A16061"/>
    <w:rsid w:val="00A1718D"/>
    <w:rsid w:val="00A1723B"/>
    <w:rsid w:val="00A1737D"/>
    <w:rsid w:val="00A17CFE"/>
    <w:rsid w:val="00A2061C"/>
    <w:rsid w:val="00A21130"/>
    <w:rsid w:val="00A21249"/>
    <w:rsid w:val="00A213F1"/>
    <w:rsid w:val="00A222E4"/>
    <w:rsid w:val="00A231A4"/>
    <w:rsid w:val="00A2338F"/>
    <w:rsid w:val="00A238E4"/>
    <w:rsid w:val="00A24116"/>
    <w:rsid w:val="00A24C50"/>
    <w:rsid w:val="00A2508D"/>
    <w:rsid w:val="00A25235"/>
    <w:rsid w:val="00A25AE8"/>
    <w:rsid w:val="00A2601E"/>
    <w:rsid w:val="00A27B80"/>
    <w:rsid w:val="00A3027D"/>
    <w:rsid w:val="00A31DFB"/>
    <w:rsid w:val="00A321FA"/>
    <w:rsid w:val="00A329B7"/>
    <w:rsid w:val="00A33ADE"/>
    <w:rsid w:val="00A33C36"/>
    <w:rsid w:val="00A348F2"/>
    <w:rsid w:val="00A3759F"/>
    <w:rsid w:val="00A37C5C"/>
    <w:rsid w:val="00A404B2"/>
    <w:rsid w:val="00A40F83"/>
    <w:rsid w:val="00A413AC"/>
    <w:rsid w:val="00A443EA"/>
    <w:rsid w:val="00A44D29"/>
    <w:rsid w:val="00A45B96"/>
    <w:rsid w:val="00A461F5"/>
    <w:rsid w:val="00A4628A"/>
    <w:rsid w:val="00A46CBE"/>
    <w:rsid w:val="00A50198"/>
    <w:rsid w:val="00A5043B"/>
    <w:rsid w:val="00A5102F"/>
    <w:rsid w:val="00A511F5"/>
    <w:rsid w:val="00A524B5"/>
    <w:rsid w:val="00A52DEA"/>
    <w:rsid w:val="00A54D2C"/>
    <w:rsid w:val="00A55F19"/>
    <w:rsid w:val="00A5616E"/>
    <w:rsid w:val="00A5631E"/>
    <w:rsid w:val="00A57796"/>
    <w:rsid w:val="00A57A7E"/>
    <w:rsid w:val="00A57C1D"/>
    <w:rsid w:val="00A610E4"/>
    <w:rsid w:val="00A616EA"/>
    <w:rsid w:val="00A63529"/>
    <w:rsid w:val="00A63A31"/>
    <w:rsid w:val="00A63F3D"/>
    <w:rsid w:val="00A64397"/>
    <w:rsid w:val="00A64A4B"/>
    <w:rsid w:val="00A656A5"/>
    <w:rsid w:val="00A657A4"/>
    <w:rsid w:val="00A65D81"/>
    <w:rsid w:val="00A660B0"/>
    <w:rsid w:val="00A663EB"/>
    <w:rsid w:val="00A66A49"/>
    <w:rsid w:val="00A66F92"/>
    <w:rsid w:val="00A70403"/>
    <w:rsid w:val="00A70B91"/>
    <w:rsid w:val="00A70E14"/>
    <w:rsid w:val="00A71DF3"/>
    <w:rsid w:val="00A72007"/>
    <w:rsid w:val="00A72BA9"/>
    <w:rsid w:val="00A73213"/>
    <w:rsid w:val="00A73B41"/>
    <w:rsid w:val="00A740E2"/>
    <w:rsid w:val="00A75050"/>
    <w:rsid w:val="00A752ED"/>
    <w:rsid w:val="00A756F7"/>
    <w:rsid w:val="00A759FD"/>
    <w:rsid w:val="00A76056"/>
    <w:rsid w:val="00A762D0"/>
    <w:rsid w:val="00A770CF"/>
    <w:rsid w:val="00A77F3E"/>
    <w:rsid w:val="00A811D4"/>
    <w:rsid w:val="00A81595"/>
    <w:rsid w:val="00A8162A"/>
    <w:rsid w:val="00A81B4B"/>
    <w:rsid w:val="00A81C1B"/>
    <w:rsid w:val="00A824D3"/>
    <w:rsid w:val="00A82C67"/>
    <w:rsid w:val="00A83352"/>
    <w:rsid w:val="00A83D7D"/>
    <w:rsid w:val="00A8402F"/>
    <w:rsid w:val="00A8425F"/>
    <w:rsid w:val="00A84620"/>
    <w:rsid w:val="00A853AE"/>
    <w:rsid w:val="00A85C38"/>
    <w:rsid w:val="00A85C8F"/>
    <w:rsid w:val="00A861EB"/>
    <w:rsid w:val="00A8768B"/>
    <w:rsid w:val="00A90390"/>
    <w:rsid w:val="00A905BA"/>
    <w:rsid w:val="00A908F2"/>
    <w:rsid w:val="00A90A2A"/>
    <w:rsid w:val="00A915AC"/>
    <w:rsid w:val="00A9164B"/>
    <w:rsid w:val="00A91B56"/>
    <w:rsid w:val="00A9247C"/>
    <w:rsid w:val="00A932DE"/>
    <w:rsid w:val="00A93554"/>
    <w:rsid w:val="00A93B26"/>
    <w:rsid w:val="00A95E12"/>
    <w:rsid w:val="00A9787A"/>
    <w:rsid w:val="00A97DAE"/>
    <w:rsid w:val="00A97DE1"/>
    <w:rsid w:val="00AA0318"/>
    <w:rsid w:val="00AA4B4E"/>
    <w:rsid w:val="00AA4D5E"/>
    <w:rsid w:val="00AA4F8D"/>
    <w:rsid w:val="00AA5354"/>
    <w:rsid w:val="00AA5951"/>
    <w:rsid w:val="00AA6427"/>
    <w:rsid w:val="00AA70E1"/>
    <w:rsid w:val="00AA7D20"/>
    <w:rsid w:val="00AA7D41"/>
    <w:rsid w:val="00AA7F32"/>
    <w:rsid w:val="00AB0A52"/>
    <w:rsid w:val="00AB152A"/>
    <w:rsid w:val="00AB30A0"/>
    <w:rsid w:val="00AB3297"/>
    <w:rsid w:val="00AB3BC3"/>
    <w:rsid w:val="00AB3D02"/>
    <w:rsid w:val="00AB3DAD"/>
    <w:rsid w:val="00AB3DBE"/>
    <w:rsid w:val="00AB5332"/>
    <w:rsid w:val="00AB66F9"/>
    <w:rsid w:val="00AC0450"/>
    <w:rsid w:val="00AC26F4"/>
    <w:rsid w:val="00AC3437"/>
    <w:rsid w:val="00AC4224"/>
    <w:rsid w:val="00AC56FF"/>
    <w:rsid w:val="00AC5DA2"/>
    <w:rsid w:val="00AC5EBD"/>
    <w:rsid w:val="00AC7F95"/>
    <w:rsid w:val="00AD07AA"/>
    <w:rsid w:val="00AD1074"/>
    <w:rsid w:val="00AD1137"/>
    <w:rsid w:val="00AD1358"/>
    <w:rsid w:val="00AD15EC"/>
    <w:rsid w:val="00AD27A4"/>
    <w:rsid w:val="00AD3825"/>
    <w:rsid w:val="00AD456F"/>
    <w:rsid w:val="00AD4979"/>
    <w:rsid w:val="00AD4DE4"/>
    <w:rsid w:val="00AD5056"/>
    <w:rsid w:val="00AD54CF"/>
    <w:rsid w:val="00AD64CF"/>
    <w:rsid w:val="00AD679E"/>
    <w:rsid w:val="00AD7C46"/>
    <w:rsid w:val="00AD7E61"/>
    <w:rsid w:val="00AE14F1"/>
    <w:rsid w:val="00AE2D4D"/>
    <w:rsid w:val="00AE39C0"/>
    <w:rsid w:val="00AE48F7"/>
    <w:rsid w:val="00AE5173"/>
    <w:rsid w:val="00AE519E"/>
    <w:rsid w:val="00AE76A0"/>
    <w:rsid w:val="00AF0DCA"/>
    <w:rsid w:val="00AF1477"/>
    <w:rsid w:val="00AF2A7F"/>
    <w:rsid w:val="00AF2B40"/>
    <w:rsid w:val="00AF36C5"/>
    <w:rsid w:val="00AF3B65"/>
    <w:rsid w:val="00AF3EEF"/>
    <w:rsid w:val="00AF4529"/>
    <w:rsid w:val="00AF602B"/>
    <w:rsid w:val="00AF6D0F"/>
    <w:rsid w:val="00AF7B4F"/>
    <w:rsid w:val="00B00388"/>
    <w:rsid w:val="00B00CB6"/>
    <w:rsid w:val="00B00DEC"/>
    <w:rsid w:val="00B016B8"/>
    <w:rsid w:val="00B01B8A"/>
    <w:rsid w:val="00B0203C"/>
    <w:rsid w:val="00B0241C"/>
    <w:rsid w:val="00B026C6"/>
    <w:rsid w:val="00B029DF"/>
    <w:rsid w:val="00B059C1"/>
    <w:rsid w:val="00B05E17"/>
    <w:rsid w:val="00B05FDE"/>
    <w:rsid w:val="00B0702C"/>
    <w:rsid w:val="00B0736B"/>
    <w:rsid w:val="00B077A6"/>
    <w:rsid w:val="00B07AF4"/>
    <w:rsid w:val="00B104CE"/>
    <w:rsid w:val="00B11DBC"/>
    <w:rsid w:val="00B12074"/>
    <w:rsid w:val="00B138FC"/>
    <w:rsid w:val="00B14255"/>
    <w:rsid w:val="00B142A4"/>
    <w:rsid w:val="00B15096"/>
    <w:rsid w:val="00B150AD"/>
    <w:rsid w:val="00B16035"/>
    <w:rsid w:val="00B1680D"/>
    <w:rsid w:val="00B176FB"/>
    <w:rsid w:val="00B179F4"/>
    <w:rsid w:val="00B202E2"/>
    <w:rsid w:val="00B2072E"/>
    <w:rsid w:val="00B20991"/>
    <w:rsid w:val="00B20EED"/>
    <w:rsid w:val="00B21796"/>
    <w:rsid w:val="00B22525"/>
    <w:rsid w:val="00B226CE"/>
    <w:rsid w:val="00B2337F"/>
    <w:rsid w:val="00B24721"/>
    <w:rsid w:val="00B24F69"/>
    <w:rsid w:val="00B25C38"/>
    <w:rsid w:val="00B266EF"/>
    <w:rsid w:val="00B26D09"/>
    <w:rsid w:val="00B27914"/>
    <w:rsid w:val="00B31FB1"/>
    <w:rsid w:val="00B33D5E"/>
    <w:rsid w:val="00B34210"/>
    <w:rsid w:val="00B34BA6"/>
    <w:rsid w:val="00B3579C"/>
    <w:rsid w:val="00B36831"/>
    <w:rsid w:val="00B37401"/>
    <w:rsid w:val="00B37735"/>
    <w:rsid w:val="00B37F9E"/>
    <w:rsid w:val="00B40558"/>
    <w:rsid w:val="00B40A9F"/>
    <w:rsid w:val="00B42643"/>
    <w:rsid w:val="00B457B0"/>
    <w:rsid w:val="00B463A3"/>
    <w:rsid w:val="00B46C47"/>
    <w:rsid w:val="00B47B37"/>
    <w:rsid w:val="00B501C4"/>
    <w:rsid w:val="00B5074E"/>
    <w:rsid w:val="00B5091B"/>
    <w:rsid w:val="00B50D62"/>
    <w:rsid w:val="00B52C8B"/>
    <w:rsid w:val="00B530FE"/>
    <w:rsid w:val="00B53121"/>
    <w:rsid w:val="00B53A00"/>
    <w:rsid w:val="00B545D5"/>
    <w:rsid w:val="00B546D5"/>
    <w:rsid w:val="00B55735"/>
    <w:rsid w:val="00B5652F"/>
    <w:rsid w:val="00B5697D"/>
    <w:rsid w:val="00B608FD"/>
    <w:rsid w:val="00B60EAD"/>
    <w:rsid w:val="00B633A2"/>
    <w:rsid w:val="00B64F2A"/>
    <w:rsid w:val="00B6596E"/>
    <w:rsid w:val="00B66C52"/>
    <w:rsid w:val="00B671B9"/>
    <w:rsid w:val="00B6771D"/>
    <w:rsid w:val="00B7161C"/>
    <w:rsid w:val="00B727F0"/>
    <w:rsid w:val="00B72DA8"/>
    <w:rsid w:val="00B7328F"/>
    <w:rsid w:val="00B7518E"/>
    <w:rsid w:val="00B7565E"/>
    <w:rsid w:val="00B75CE0"/>
    <w:rsid w:val="00B7630B"/>
    <w:rsid w:val="00B77B25"/>
    <w:rsid w:val="00B77BF7"/>
    <w:rsid w:val="00B800AA"/>
    <w:rsid w:val="00B804CF"/>
    <w:rsid w:val="00B8068D"/>
    <w:rsid w:val="00B80992"/>
    <w:rsid w:val="00B815DF"/>
    <w:rsid w:val="00B8303E"/>
    <w:rsid w:val="00B83284"/>
    <w:rsid w:val="00B83A15"/>
    <w:rsid w:val="00B84A27"/>
    <w:rsid w:val="00B84E7E"/>
    <w:rsid w:val="00B8531E"/>
    <w:rsid w:val="00B85680"/>
    <w:rsid w:val="00B86436"/>
    <w:rsid w:val="00B86EC8"/>
    <w:rsid w:val="00B8719A"/>
    <w:rsid w:val="00B90B51"/>
    <w:rsid w:val="00B90F10"/>
    <w:rsid w:val="00B91065"/>
    <w:rsid w:val="00B92578"/>
    <w:rsid w:val="00B927FD"/>
    <w:rsid w:val="00B92BEE"/>
    <w:rsid w:val="00B92D55"/>
    <w:rsid w:val="00B93E20"/>
    <w:rsid w:val="00B94944"/>
    <w:rsid w:val="00BA11ED"/>
    <w:rsid w:val="00BA197E"/>
    <w:rsid w:val="00BA2C0F"/>
    <w:rsid w:val="00BA3EEE"/>
    <w:rsid w:val="00BA4BFD"/>
    <w:rsid w:val="00BA69FE"/>
    <w:rsid w:val="00BA6ACE"/>
    <w:rsid w:val="00BB0166"/>
    <w:rsid w:val="00BB0F16"/>
    <w:rsid w:val="00BB0F85"/>
    <w:rsid w:val="00BB13EC"/>
    <w:rsid w:val="00BB1942"/>
    <w:rsid w:val="00BB2D7E"/>
    <w:rsid w:val="00BB3002"/>
    <w:rsid w:val="00BB3458"/>
    <w:rsid w:val="00BB487E"/>
    <w:rsid w:val="00BB52FF"/>
    <w:rsid w:val="00BB5428"/>
    <w:rsid w:val="00BB6B43"/>
    <w:rsid w:val="00BB763A"/>
    <w:rsid w:val="00BB798D"/>
    <w:rsid w:val="00BB7FDC"/>
    <w:rsid w:val="00BC0675"/>
    <w:rsid w:val="00BC111F"/>
    <w:rsid w:val="00BC1D54"/>
    <w:rsid w:val="00BC33D6"/>
    <w:rsid w:val="00BC340E"/>
    <w:rsid w:val="00BC3659"/>
    <w:rsid w:val="00BC40CE"/>
    <w:rsid w:val="00BC5226"/>
    <w:rsid w:val="00BC77AE"/>
    <w:rsid w:val="00BC7FB8"/>
    <w:rsid w:val="00BD0152"/>
    <w:rsid w:val="00BD100B"/>
    <w:rsid w:val="00BD1A39"/>
    <w:rsid w:val="00BD1F74"/>
    <w:rsid w:val="00BD267E"/>
    <w:rsid w:val="00BD2E7B"/>
    <w:rsid w:val="00BD42F1"/>
    <w:rsid w:val="00BD434A"/>
    <w:rsid w:val="00BD4701"/>
    <w:rsid w:val="00BD48A5"/>
    <w:rsid w:val="00BD4943"/>
    <w:rsid w:val="00BD4CA7"/>
    <w:rsid w:val="00BD50F4"/>
    <w:rsid w:val="00BD753D"/>
    <w:rsid w:val="00BD7826"/>
    <w:rsid w:val="00BD7A98"/>
    <w:rsid w:val="00BE010E"/>
    <w:rsid w:val="00BE06F1"/>
    <w:rsid w:val="00BE1213"/>
    <w:rsid w:val="00BE2086"/>
    <w:rsid w:val="00BE2249"/>
    <w:rsid w:val="00BE302B"/>
    <w:rsid w:val="00BE32AA"/>
    <w:rsid w:val="00BE348B"/>
    <w:rsid w:val="00BE3B23"/>
    <w:rsid w:val="00BE4509"/>
    <w:rsid w:val="00BE4DDB"/>
    <w:rsid w:val="00BE5033"/>
    <w:rsid w:val="00BE5163"/>
    <w:rsid w:val="00BE5712"/>
    <w:rsid w:val="00BE5D8C"/>
    <w:rsid w:val="00BE6976"/>
    <w:rsid w:val="00BF0401"/>
    <w:rsid w:val="00BF0936"/>
    <w:rsid w:val="00BF0ADF"/>
    <w:rsid w:val="00BF199D"/>
    <w:rsid w:val="00BF398A"/>
    <w:rsid w:val="00BF3C8B"/>
    <w:rsid w:val="00BF41DF"/>
    <w:rsid w:val="00BF43C5"/>
    <w:rsid w:val="00BF4524"/>
    <w:rsid w:val="00BF4EA2"/>
    <w:rsid w:val="00BF5279"/>
    <w:rsid w:val="00BF52D3"/>
    <w:rsid w:val="00BF6B68"/>
    <w:rsid w:val="00BF6FE3"/>
    <w:rsid w:val="00BF760F"/>
    <w:rsid w:val="00C00B45"/>
    <w:rsid w:val="00C00D76"/>
    <w:rsid w:val="00C00E07"/>
    <w:rsid w:val="00C02F76"/>
    <w:rsid w:val="00C02F78"/>
    <w:rsid w:val="00C03E3F"/>
    <w:rsid w:val="00C03ED3"/>
    <w:rsid w:val="00C05081"/>
    <w:rsid w:val="00C05558"/>
    <w:rsid w:val="00C05CDA"/>
    <w:rsid w:val="00C061CD"/>
    <w:rsid w:val="00C06290"/>
    <w:rsid w:val="00C06573"/>
    <w:rsid w:val="00C06802"/>
    <w:rsid w:val="00C06C95"/>
    <w:rsid w:val="00C06D34"/>
    <w:rsid w:val="00C06F00"/>
    <w:rsid w:val="00C07E00"/>
    <w:rsid w:val="00C1034D"/>
    <w:rsid w:val="00C11AFD"/>
    <w:rsid w:val="00C12834"/>
    <w:rsid w:val="00C136E6"/>
    <w:rsid w:val="00C154FF"/>
    <w:rsid w:val="00C1609E"/>
    <w:rsid w:val="00C1610D"/>
    <w:rsid w:val="00C16DFB"/>
    <w:rsid w:val="00C1749D"/>
    <w:rsid w:val="00C17D43"/>
    <w:rsid w:val="00C17E0F"/>
    <w:rsid w:val="00C2008C"/>
    <w:rsid w:val="00C21128"/>
    <w:rsid w:val="00C2119D"/>
    <w:rsid w:val="00C2150A"/>
    <w:rsid w:val="00C22B12"/>
    <w:rsid w:val="00C234ED"/>
    <w:rsid w:val="00C2365E"/>
    <w:rsid w:val="00C2655F"/>
    <w:rsid w:val="00C27A11"/>
    <w:rsid w:val="00C30031"/>
    <w:rsid w:val="00C310DE"/>
    <w:rsid w:val="00C315BC"/>
    <w:rsid w:val="00C34754"/>
    <w:rsid w:val="00C34764"/>
    <w:rsid w:val="00C34A4D"/>
    <w:rsid w:val="00C34E74"/>
    <w:rsid w:val="00C35DA8"/>
    <w:rsid w:val="00C37044"/>
    <w:rsid w:val="00C37739"/>
    <w:rsid w:val="00C37BE1"/>
    <w:rsid w:val="00C403C7"/>
    <w:rsid w:val="00C409E6"/>
    <w:rsid w:val="00C40A05"/>
    <w:rsid w:val="00C417F6"/>
    <w:rsid w:val="00C443E4"/>
    <w:rsid w:val="00C44EC8"/>
    <w:rsid w:val="00C44FB4"/>
    <w:rsid w:val="00C4540A"/>
    <w:rsid w:val="00C45D87"/>
    <w:rsid w:val="00C4618F"/>
    <w:rsid w:val="00C4624B"/>
    <w:rsid w:val="00C469DC"/>
    <w:rsid w:val="00C46E92"/>
    <w:rsid w:val="00C47917"/>
    <w:rsid w:val="00C47B2A"/>
    <w:rsid w:val="00C50436"/>
    <w:rsid w:val="00C50460"/>
    <w:rsid w:val="00C507EF"/>
    <w:rsid w:val="00C511B9"/>
    <w:rsid w:val="00C5133A"/>
    <w:rsid w:val="00C515F7"/>
    <w:rsid w:val="00C526BE"/>
    <w:rsid w:val="00C52A41"/>
    <w:rsid w:val="00C52E08"/>
    <w:rsid w:val="00C539EF"/>
    <w:rsid w:val="00C53CDD"/>
    <w:rsid w:val="00C54312"/>
    <w:rsid w:val="00C56C35"/>
    <w:rsid w:val="00C56F12"/>
    <w:rsid w:val="00C5709C"/>
    <w:rsid w:val="00C60685"/>
    <w:rsid w:val="00C60FFC"/>
    <w:rsid w:val="00C627FE"/>
    <w:rsid w:val="00C62F58"/>
    <w:rsid w:val="00C654BA"/>
    <w:rsid w:val="00C662AE"/>
    <w:rsid w:val="00C6682D"/>
    <w:rsid w:val="00C66EE3"/>
    <w:rsid w:val="00C6793C"/>
    <w:rsid w:val="00C701ED"/>
    <w:rsid w:val="00C70F1E"/>
    <w:rsid w:val="00C71047"/>
    <w:rsid w:val="00C727AD"/>
    <w:rsid w:val="00C72AD1"/>
    <w:rsid w:val="00C732C0"/>
    <w:rsid w:val="00C73CE3"/>
    <w:rsid w:val="00C74800"/>
    <w:rsid w:val="00C74841"/>
    <w:rsid w:val="00C7493B"/>
    <w:rsid w:val="00C74B2E"/>
    <w:rsid w:val="00C7547F"/>
    <w:rsid w:val="00C75BC5"/>
    <w:rsid w:val="00C77199"/>
    <w:rsid w:val="00C7797B"/>
    <w:rsid w:val="00C77D5C"/>
    <w:rsid w:val="00C801DF"/>
    <w:rsid w:val="00C80C91"/>
    <w:rsid w:val="00C81170"/>
    <w:rsid w:val="00C81A90"/>
    <w:rsid w:val="00C81AA3"/>
    <w:rsid w:val="00C831E4"/>
    <w:rsid w:val="00C83D54"/>
    <w:rsid w:val="00C84040"/>
    <w:rsid w:val="00C86182"/>
    <w:rsid w:val="00C8689C"/>
    <w:rsid w:val="00C86B08"/>
    <w:rsid w:val="00C90662"/>
    <w:rsid w:val="00C90C4E"/>
    <w:rsid w:val="00C9120F"/>
    <w:rsid w:val="00C92220"/>
    <w:rsid w:val="00C95A7A"/>
    <w:rsid w:val="00C963A7"/>
    <w:rsid w:val="00CA0386"/>
    <w:rsid w:val="00CA0E85"/>
    <w:rsid w:val="00CA2878"/>
    <w:rsid w:val="00CA2985"/>
    <w:rsid w:val="00CA29C0"/>
    <w:rsid w:val="00CA2D30"/>
    <w:rsid w:val="00CA3F7E"/>
    <w:rsid w:val="00CA576F"/>
    <w:rsid w:val="00CA6156"/>
    <w:rsid w:val="00CA6692"/>
    <w:rsid w:val="00CA6872"/>
    <w:rsid w:val="00CA707C"/>
    <w:rsid w:val="00CB0ECC"/>
    <w:rsid w:val="00CB1629"/>
    <w:rsid w:val="00CB1F44"/>
    <w:rsid w:val="00CB29A5"/>
    <w:rsid w:val="00CB2E72"/>
    <w:rsid w:val="00CB2F19"/>
    <w:rsid w:val="00CB4097"/>
    <w:rsid w:val="00CB4759"/>
    <w:rsid w:val="00CB6938"/>
    <w:rsid w:val="00CB6FFB"/>
    <w:rsid w:val="00CC23DD"/>
    <w:rsid w:val="00CC3003"/>
    <w:rsid w:val="00CC3759"/>
    <w:rsid w:val="00CC4070"/>
    <w:rsid w:val="00CC4D47"/>
    <w:rsid w:val="00CC5510"/>
    <w:rsid w:val="00CC60E9"/>
    <w:rsid w:val="00CC652F"/>
    <w:rsid w:val="00CC7850"/>
    <w:rsid w:val="00CD066A"/>
    <w:rsid w:val="00CD0B32"/>
    <w:rsid w:val="00CD0E1F"/>
    <w:rsid w:val="00CD13C1"/>
    <w:rsid w:val="00CD1D15"/>
    <w:rsid w:val="00CD2A00"/>
    <w:rsid w:val="00CD3D3C"/>
    <w:rsid w:val="00CD3FB0"/>
    <w:rsid w:val="00CD428F"/>
    <w:rsid w:val="00CD4306"/>
    <w:rsid w:val="00CD4997"/>
    <w:rsid w:val="00CD4A29"/>
    <w:rsid w:val="00CD4E93"/>
    <w:rsid w:val="00CD4F76"/>
    <w:rsid w:val="00CD4FE0"/>
    <w:rsid w:val="00CD5F36"/>
    <w:rsid w:val="00CD6125"/>
    <w:rsid w:val="00CD6674"/>
    <w:rsid w:val="00CD6B48"/>
    <w:rsid w:val="00CE008F"/>
    <w:rsid w:val="00CE0225"/>
    <w:rsid w:val="00CE11A7"/>
    <w:rsid w:val="00CE186C"/>
    <w:rsid w:val="00CE1ECB"/>
    <w:rsid w:val="00CE2D00"/>
    <w:rsid w:val="00CE5105"/>
    <w:rsid w:val="00CE5212"/>
    <w:rsid w:val="00CE56AC"/>
    <w:rsid w:val="00CE6380"/>
    <w:rsid w:val="00CE668D"/>
    <w:rsid w:val="00CE6719"/>
    <w:rsid w:val="00CE73D2"/>
    <w:rsid w:val="00CF0B97"/>
    <w:rsid w:val="00CF1AE0"/>
    <w:rsid w:val="00CF2179"/>
    <w:rsid w:val="00CF2320"/>
    <w:rsid w:val="00CF31E4"/>
    <w:rsid w:val="00CF38D0"/>
    <w:rsid w:val="00CF44FF"/>
    <w:rsid w:val="00CF5CC0"/>
    <w:rsid w:val="00CF5FE9"/>
    <w:rsid w:val="00CF671C"/>
    <w:rsid w:val="00CF6A2F"/>
    <w:rsid w:val="00CF6E9D"/>
    <w:rsid w:val="00CF7185"/>
    <w:rsid w:val="00D01502"/>
    <w:rsid w:val="00D029FF"/>
    <w:rsid w:val="00D03087"/>
    <w:rsid w:val="00D034A3"/>
    <w:rsid w:val="00D03BDA"/>
    <w:rsid w:val="00D04362"/>
    <w:rsid w:val="00D05051"/>
    <w:rsid w:val="00D055A9"/>
    <w:rsid w:val="00D06173"/>
    <w:rsid w:val="00D06492"/>
    <w:rsid w:val="00D06B00"/>
    <w:rsid w:val="00D077A1"/>
    <w:rsid w:val="00D10EDE"/>
    <w:rsid w:val="00D13BAB"/>
    <w:rsid w:val="00D14BFF"/>
    <w:rsid w:val="00D14F11"/>
    <w:rsid w:val="00D1565E"/>
    <w:rsid w:val="00D16381"/>
    <w:rsid w:val="00D211D5"/>
    <w:rsid w:val="00D226A9"/>
    <w:rsid w:val="00D22FFC"/>
    <w:rsid w:val="00D24126"/>
    <w:rsid w:val="00D245F8"/>
    <w:rsid w:val="00D24621"/>
    <w:rsid w:val="00D2487B"/>
    <w:rsid w:val="00D24DF6"/>
    <w:rsid w:val="00D25EE8"/>
    <w:rsid w:val="00D26155"/>
    <w:rsid w:val="00D266A2"/>
    <w:rsid w:val="00D27C6B"/>
    <w:rsid w:val="00D27FC1"/>
    <w:rsid w:val="00D3293C"/>
    <w:rsid w:val="00D32E51"/>
    <w:rsid w:val="00D331F0"/>
    <w:rsid w:val="00D33980"/>
    <w:rsid w:val="00D33D0A"/>
    <w:rsid w:val="00D33F03"/>
    <w:rsid w:val="00D341A2"/>
    <w:rsid w:val="00D35A26"/>
    <w:rsid w:val="00D367CA"/>
    <w:rsid w:val="00D3692D"/>
    <w:rsid w:val="00D36E7F"/>
    <w:rsid w:val="00D376AC"/>
    <w:rsid w:val="00D37D02"/>
    <w:rsid w:val="00D40048"/>
    <w:rsid w:val="00D40A8A"/>
    <w:rsid w:val="00D40D4E"/>
    <w:rsid w:val="00D41C4A"/>
    <w:rsid w:val="00D41FB5"/>
    <w:rsid w:val="00D421F8"/>
    <w:rsid w:val="00D42C75"/>
    <w:rsid w:val="00D438A7"/>
    <w:rsid w:val="00D4396F"/>
    <w:rsid w:val="00D44048"/>
    <w:rsid w:val="00D44BC6"/>
    <w:rsid w:val="00D44C82"/>
    <w:rsid w:val="00D44ECB"/>
    <w:rsid w:val="00D450A1"/>
    <w:rsid w:val="00D45624"/>
    <w:rsid w:val="00D469F4"/>
    <w:rsid w:val="00D46A1F"/>
    <w:rsid w:val="00D472CB"/>
    <w:rsid w:val="00D50674"/>
    <w:rsid w:val="00D517E9"/>
    <w:rsid w:val="00D5189B"/>
    <w:rsid w:val="00D51FC6"/>
    <w:rsid w:val="00D5289D"/>
    <w:rsid w:val="00D52FDF"/>
    <w:rsid w:val="00D53ACE"/>
    <w:rsid w:val="00D5474C"/>
    <w:rsid w:val="00D55812"/>
    <w:rsid w:val="00D55821"/>
    <w:rsid w:val="00D55880"/>
    <w:rsid w:val="00D56641"/>
    <w:rsid w:val="00D56F98"/>
    <w:rsid w:val="00D56F9B"/>
    <w:rsid w:val="00D57D9B"/>
    <w:rsid w:val="00D57E8F"/>
    <w:rsid w:val="00D61C50"/>
    <w:rsid w:val="00D62F12"/>
    <w:rsid w:val="00D63614"/>
    <w:rsid w:val="00D650A9"/>
    <w:rsid w:val="00D65A1C"/>
    <w:rsid w:val="00D663D6"/>
    <w:rsid w:val="00D66D51"/>
    <w:rsid w:val="00D70AD1"/>
    <w:rsid w:val="00D71374"/>
    <w:rsid w:val="00D7175C"/>
    <w:rsid w:val="00D72331"/>
    <w:rsid w:val="00D7342B"/>
    <w:rsid w:val="00D748A5"/>
    <w:rsid w:val="00D7519A"/>
    <w:rsid w:val="00D75B68"/>
    <w:rsid w:val="00D80032"/>
    <w:rsid w:val="00D8109D"/>
    <w:rsid w:val="00D814E4"/>
    <w:rsid w:val="00D81D27"/>
    <w:rsid w:val="00D82058"/>
    <w:rsid w:val="00D8275D"/>
    <w:rsid w:val="00D83823"/>
    <w:rsid w:val="00D87560"/>
    <w:rsid w:val="00D8760A"/>
    <w:rsid w:val="00D90487"/>
    <w:rsid w:val="00D92752"/>
    <w:rsid w:val="00D93327"/>
    <w:rsid w:val="00D93347"/>
    <w:rsid w:val="00D94723"/>
    <w:rsid w:val="00D9540F"/>
    <w:rsid w:val="00D968E1"/>
    <w:rsid w:val="00D975D8"/>
    <w:rsid w:val="00DA0F17"/>
    <w:rsid w:val="00DA194F"/>
    <w:rsid w:val="00DA245F"/>
    <w:rsid w:val="00DA26CF"/>
    <w:rsid w:val="00DA4540"/>
    <w:rsid w:val="00DA489B"/>
    <w:rsid w:val="00DA4B74"/>
    <w:rsid w:val="00DA60DF"/>
    <w:rsid w:val="00DA6406"/>
    <w:rsid w:val="00DA7EB9"/>
    <w:rsid w:val="00DB0586"/>
    <w:rsid w:val="00DB2B78"/>
    <w:rsid w:val="00DB2DF8"/>
    <w:rsid w:val="00DB371C"/>
    <w:rsid w:val="00DB39DD"/>
    <w:rsid w:val="00DB41CD"/>
    <w:rsid w:val="00DB43D4"/>
    <w:rsid w:val="00DB4E1B"/>
    <w:rsid w:val="00DB51D0"/>
    <w:rsid w:val="00DB58E7"/>
    <w:rsid w:val="00DB5951"/>
    <w:rsid w:val="00DB6027"/>
    <w:rsid w:val="00DB6A99"/>
    <w:rsid w:val="00DB6BFD"/>
    <w:rsid w:val="00DB6E3D"/>
    <w:rsid w:val="00DB6E4C"/>
    <w:rsid w:val="00DB70E9"/>
    <w:rsid w:val="00DB7360"/>
    <w:rsid w:val="00DC00B8"/>
    <w:rsid w:val="00DC0D13"/>
    <w:rsid w:val="00DC14E9"/>
    <w:rsid w:val="00DC159C"/>
    <w:rsid w:val="00DC3422"/>
    <w:rsid w:val="00DC4149"/>
    <w:rsid w:val="00DC4C90"/>
    <w:rsid w:val="00DC57FD"/>
    <w:rsid w:val="00DC59B3"/>
    <w:rsid w:val="00DC5E72"/>
    <w:rsid w:val="00DC7354"/>
    <w:rsid w:val="00DC79D0"/>
    <w:rsid w:val="00DC7B2D"/>
    <w:rsid w:val="00DD005B"/>
    <w:rsid w:val="00DD0554"/>
    <w:rsid w:val="00DD0A59"/>
    <w:rsid w:val="00DD138E"/>
    <w:rsid w:val="00DD18F1"/>
    <w:rsid w:val="00DD1C61"/>
    <w:rsid w:val="00DD3523"/>
    <w:rsid w:val="00DD3BF1"/>
    <w:rsid w:val="00DD3E7F"/>
    <w:rsid w:val="00DD475F"/>
    <w:rsid w:val="00DD4E33"/>
    <w:rsid w:val="00DD4EAC"/>
    <w:rsid w:val="00DD529C"/>
    <w:rsid w:val="00DD5AA1"/>
    <w:rsid w:val="00DD6BF6"/>
    <w:rsid w:val="00DD73C3"/>
    <w:rsid w:val="00DD7860"/>
    <w:rsid w:val="00DE0662"/>
    <w:rsid w:val="00DE1725"/>
    <w:rsid w:val="00DE19E8"/>
    <w:rsid w:val="00DE2FCB"/>
    <w:rsid w:val="00DE3177"/>
    <w:rsid w:val="00DE3479"/>
    <w:rsid w:val="00DE36C3"/>
    <w:rsid w:val="00DE3FE2"/>
    <w:rsid w:val="00DE43C7"/>
    <w:rsid w:val="00DE4A99"/>
    <w:rsid w:val="00DE53F0"/>
    <w:rsid w:val="00DE59E8"/>
    <w:rsid w:val="00DE5E42"/>
    <w:rsid w:val="00DE6ED4"/>
    <w:rsid w:val="00DE7CC9"/>
    <w:rsid w:val="00DF0541"/>
    <w:rsid w:val="00DF065D"/>
    <w:rsid w:val="00DF07FB"/>
    <w:rsid w:val="00DF1E82"/>
    <w:rsid w:val="00DF21F2"/>
    <w:rsid w:val="00DF22EE"/>
    <w:rsid w:val="00DF235F"/>
    <w:rsid w:val="00DF254B"/>
    <w:rsid w:val="00DF3705"/>
    <w:rsid w:val="00DF4077"/>
    <w:rsid w:val="00DF4A46"/>
    <w:rsid w:val="00DF5715"/>
    <w:rsid w:val="00DF6064"/>
    <w:rsid w:val="00DF7664"/>
    <w:rsid w:val="00DF76E6"/>
    <w:rsid w:val="00DF7C7B"/>
    <w:rsid w:val="00E00239"/>
    <w:rsid w:val="00E0024B"/>
    <w:rsid w:val="00E002DD"/>
    <w:rsid w:val="00E0081D"/>
    <w:rsid w:val="00E00C50"/>
    <w:rsid w:val="00E015CD"/>
    <w:rsid w:val="00E01DF5"/>
    <w:rsid w:val="00E0274F"/>
    <w:rsid w:val="00E0359D"/>
    <w:rsid w:val="00E04148"/>
    <w:rsid w:val="00E04471"/>
    <w:rsid w:val="00E0461D"/>
    <w:rsid w:val="00E0490B"/>
    <w:rsid w:val="00E050EF"/>
    <w:rsid w:val="00E054B8"/>
    <w:rsid w:val="00E05BEB"/>
    <w:rsid w:val="00E06292"/>
    <w:rsid w:val="00E06AC4"/>
    <w:rsid w:val="00E06EAD"/>
    <w:rsid w:val="00E070E4"/>
    <w:rsid w:val="00E07661"/>
    <w:rsid w:val="00E07DCC"/>
    <w:rsid w:val="00E112AE"/>
    <w:rsid w:val="00E13342"/>
    <w:rsid w:val="00E1468D"/>
    <w:rsid w:val="00E1474D"/>
    <w:rsid w:val="00E153CC"/>
    <w:rsid w:val="00E15673"/>
    <w:rsid w:val="00E15882"/>
    <w:rsid w:val="00E15D49"/>
    <w:rsid w:val="00E15E96"/>
    <w:rsid w:val="00E17211"/>
    <w:rsid w:val="00E175EE"/>
    <w:rsid w:val="00E17B1D"/>
    <w:rsid w:val="00E217E1"/>
    <w:rsid w:val="00E21943"/>
    <w:rsid w:val="00E2202F"/>
    <w:rsid w:val="00E22D1F"/>
    <w:rsid w:val="00E23031"/>
    <w:rsid w:val="00E23BFC"/>
    <w:rsid w:val="00E246D7"/>
    <w:rsid w:val="00E2579A"/>
    <w:rsid w:val="00E2655D"/>
    <w:rsid w:val="00E26830"/>
    <w:rsid w:val="00E301C8"/>
    <w:rsid w:val="00E3060B"/>
    <w:rsid w:val="00E30A12"/>
    <w:rsid w:val="00E31B8E"/>
    <w:rsid w:val="00E32D5A"/>
    <w:rsid w:val="00E33551"/>
    <w:rsid w:val="00E33FB6"/>
    <w:rsid w:val="00E3550E"/>
    <w:rsid w:val="00E35603"/>
    <w:rsid w:val="00E3561F"/>
    <w:rsid w:val="00E37523"/>
    <w:rsid w:val="00E37A84"/>
    <w:rsid w:val="00E40B46"/>
    <w:rsid w:val="00E4121D"/>
    <w:rsid w:val="00E42611"/>
    <w:rsid w:val="00E43DB9"/>
    <w:rsid w:val="00E444FB"/>
    <w:rsid w:val="00E44565"/>
    <w:rsid w:val="00E448C9"/>
    <w:rsid w:val="00E46968"/>
    <w:rsid w:val="00E47077"/>
    <w:rsid w:val="00E47696"/>
    <w:rsid w:val="00E50DE5"/>
    <w:rsid w:val="00E510A0"/>
    <w:rsid w:val="00E518F1"/>
    <w:rsid w:val="00E51D6B"/>
    <w:rsid w:val="00E54F86"/>
    <w:rsid w:val="00E56738"/>
    <w:rsid w:val="00E568C8"/>
    <w:rsid w:val="00E56DC4"/>
    <w:rsid w:val="00E56EF7"/>
    <w:rsid w:val="00E57CC3"/>
    <w:rsid w:val="00E57F72"/>
    <w:rsid w:val="00E60256"/>
    <w:rsid w:val="00E60BFA"/>
    <w:rsid w:val="00E60CA4"/>
    <w:rsid w:val="00E61531"/>
    <w:rsid w:val="00E61947"/>
    <w:rsid w:val="00E61B8A"/>
    <w:rsid w:val="00E6335D"/>
    <w:rsid w:val="00E63E17"/>
    <w:rsid w:val="00E64151"/>
    <w:rsid w:val="00E643EF"/>
    <w:rsid w:val="00E64DE8"/>
    <w:rsid w:val="00E666E6"/>
    <w:rsid w:val="00E66A9B"/>
    <w:rsid w:val="00E66AF1"/>
    <w:rsid w:val="00E66B42"/>
    <w:rsid w:val="00E677AF"/>
    <w:rsid w:val="00E715F8"/>
    <w:rsid w:val="00E726D3"/>
    <w:rsid w:val="00E72D9E"/>
    <w:rsid w:val="00E72DE4"/>
    <w:rsid w:val="00E73B0E"/>
    <w:rsid w:val="00E73C4E"/>
    <w:rsid w:val="00E73DED"/>
    <w:rsid w:val="00E74224"/>
    <w:rsid w:val="00E749F3"/>
    <w:rsid w:val="00E74CC3"/>
    <w:rsid w:val="00E75C7B"/>
    <w:rsid w:val="00E76887"/>
    <w:rsid w:val="00E77771"/>
    <w:rsid w:val="00E77E96"/>
    <w:rsid w:val="00E8161F"/>
    <w:rsid w:val="00E81E9E"/>
    <w:rsid w:val="00E82AC1"/>
    <w:rsid w:val="00E82CFD"/>
    <w:rsid w:val="00E83BDA"/>
    <w:rsid w:val="00E8421E"/>
    <w:rsid w:val="00E84756"/>
    <w:rsid w:val="00E84DDB"/>
    <w:rsid w:val="00E85398"/>
    <w:rsid w:val="00E85B43"/>
    <w:rsid w:val="00E85BD8"/>
    <w:rsid w:val="00E86396"/>
    <w:rsid w:val="00E86CF6"/>
    <w:rsid w:val="00E86E61"/>
    <w:rsid w:val="00E872F6"/>
    <w:rsid w:val="00E90001"/>
    <w:rsid w:val="00E9057C"/>
    <w:rsid w:val="00E91950"/>
    <w:rsid w:val="00E9195F"/>
    <w:rsid w:val="00E91E0C"/>
    <w:rsid w:val="00E92665"/>
    <w:rsid w:val="00E94083"/>
    <w:rsid w:val="00E9475C"/>
    <w:rsid w:val="00E9499D"/>
    <w:rsid w:val="00E959EF"/>
    <w:rsid w:val="00E9652C"/>
    <w:rsid w:val="00E97272"/>
    <w:rsid w:val="00E972FA"/>
    <w:rsid w:val="00E9740D"/>
    <w:rsid w:val="00E97AB7"/>
    <w:rsid w:val="00E97BCC"/>
    <w:rsid w:val="00EA030D"/>
    <w:rsid w:val="00EA0AD8"/>
    <w:rsid w:val="00EA1E21"/>
    <w:rsid w:val="00EA2405"/>
    <w:rsid w:val="00EA2A11"/>
    <w:rsid w:val="00EA2BB5"/>
    <w:rsid w:val="00EA3B6D"/>
    <w:rsid w:val="00EA5714"/>
    <w:rsid w:val="00EA70A1"/>
    <w:rsid w:val="00EA7F87"/>
    <w:rsid w:val="00EB0581"/>
    <w:rsid w:val="00EB0FF7"/>
    <w:rsid w:val="00EB11F7"/>
    <w:rsid w:val="00EB1CA7"/>
    <w:rsid w:val="00EB1F9D"/>
    <w:rsid w:val="00EB3C93"/>
    <w:rsid w:val="00EB4719"/>
    <w:rsid w:val="00EB4A7A"/>
    <w:rsid w:val="00EB6FEF"/>
    <w:rsid w:val="00EB73DF"/>
    <w:rsid w:val="00EB7763"/>
    <w:rsid w:val="00EB7885"/>
    <w:rsid w:val="00EB7C21"/>
    <w:rsid w:val="00EC0A9F"/>
    <w:rsid w:val="00EC10FF"/>
    <w:rsid w:val="00EC1249"/>
    <w:rsid w:val="00EC1896"/>
    <w:rsid w:val="00EC1B05"/>
    <w:rsid w:val="00EC2A5A"/>
    <w:rsid w:val="00EC2F87"/>
    <w:rsid w:val="00EC307C"/>
    <w:rsid w:val="00EC315B"/>
    <w:rsid w:val="00EC3200"/>
    <w:rsid w:val="00EC32F2"/>
    <w:rsid w:val="00EC3583"/>
    <w:rsid w:val="00EC3B19"/>
    <w:rsid w:val="00EC4DFE"/>
    <w:rsid w:val="00EC70AA"/>
    <w:rsid w:val="00EC72AB"/>
    <w:rsid w:val="00ED03E4"/>
    <w:rsid w:val="00ED055C"/>
    <w:rsid w:val="00ED2C3B"/>
    <w:rsid w:val="00ED2CA8"/>
    <w:rsid w:val="00ED2F45"/>
    <w:rsid w:val="00ED3620"/>
    <w:rsid w:val="00ED37E9"/>
    <w:rsid w:val="00ED3A09"/>
    <w:rsid w:val="00ED3C2B"/>
    <w:rsid w:val="00ED3F43"/>
    <w:rsid w:val="00ED3FD1"/>
    <w:rsid w:val="00ED5127"/>
    <w:rsid w:val="00ED5547"/>
    <w:rsid w:val="00ED55F5"/>
    <w:rsid w:val="00ED5668"/>
    <w:rsid w:val="00EE08FD"/>
    <w:rsid w:val="00EE115B"/>
    <w:rsid w:val="00EE116A"/>
    <w:rsid w:val="00EE1475"/>
    <w:rsid w:val="00EE18E4"/>
    <w:rsid w:val="00EE210E"/>
    <w:rsid w:val="00EE267B"/>
    <w:rsid w:val="00EE2CD8"/>
    <w:rsid w:val="00EE2EB1"/>
    <w:rsid w:val="00EE3BBF"/>
    <w:rsid w:val="00EE3F57"/>
    <w:rsid w:val="00EE41C2"/>
    <w:rsid w:val="00EE4D07"/>
    <w:rsid w:val="00EE4D5E"/>
    <w:rsid w:val="00EE4D84"/>
    <w:rsid w:val="00EE67C4"/>
    <w:rsid w:val="00EE6BF2"/>
    <w:rsid w:val="00EE7828"/>
    <w:rsid w:val="00EE7F03"/>
    <w:rsid w:val="00EF0009"/>
    <w:rsid w:val="00EF2BE5"/>
    <w:rsid w:val="00EF31FA"/>
    <w:rsid w:val="00EF3934"/>
    <w:rsid w:val="00EF3B25"/>
    <w:rsid w:val="00EF4697"/>
    <w:rsid w:val="00EF4F33"/>
    <w:rsid w:val="00EF51BF"/>
    <w:rsid w:val="00EF58FD"/>
    <w:rsid w:val="00EF600E"/>
    <w:rsid w:val="00EF7A04"/>
    <w:rsid w:val="00F000EA"/>
    <w:rsid w:val="00F00B83"/>
    <w:rsid w:val="00F011B4"/>
    <w:rsid w:val="00F011EA"/>
    <w:rsid w:val="00F0168A"/>
    <w:rsid w:val="00F0185E"/>
    <w:rsid w:val="00F01907"/>
    <w:rsid w:val="00F01F62"/>
    <w:rsid w:val="00F0221E"/>
    <w:rsid w:val="00F02397"/>
    <w:rsid w:val="00F029CB"/>
    <w:rsid w:val="00F02FD1"/>
    <w:rsid w:val="00F032AD"/>
    <w:rsid w:val="00F03480"/>
    <w:rsid w:val="00F04732"/>
    <w:rsid w:val="00F0530F"/>
    <w:rsid w:val="00F058D4"/>
    <w:rsid w:val="00F069E3"/>
    <w:rsid w:val="00F0774C"/>
    <w:rsid w:val="00F107F4"/>
    <w:rsid w:val="00F10F9E"/>
    <w:rsid w:val="00F11269"/>
    <w:rsid w:val="00F11B7B"/>
    <w:rsid w:val="00F122FA"/>
    <w:rsid w:val="00F12678"/>
    <w:rsid w:val="00F126E4"/>
    <w:rsid w:val="00F13ABB"/>
    <w:rsid w:val="00F13FA9"/>
    <w:rsid w:val="00F1466A"/>
    <w:rsid w:val="00F14F6F"/>
    <w:rsid w:val="00F158D2"/>
    <w:rsid w:val="00F15FC8"/>
    <w:rsid w:val="00F16E25"/>
    <w:rsid w:val="00F17452"/>
    <w:rsid w:val="00F17B0D"/>
    <w:rsid w:val="00F17EC6"/>
    <w:rsid w:val="00F2014A"/>
    <w:rsid w:val="00F20C42"/>
    <w:rsid w:val="00F21739"/>
    <w:rsid w:val="00F2183F"/>
    <w:rsid w:val="00F225CC"/>
    <w:rsid w:val="00F2266E"/>
    <w:rsid w:val="00F23A2E"/>
    <w:rsid w:val="00F2443D"/>
    <w:rsid w:val="00F2486E"/>
    <w:rsid w:val="00F24EB1"/>
    <w:rsid w:val="00F25F99"/>
    <w:rsid w:val="00F26295"/>
    <w:rsid w:val="00F2783F"/>
    <w:rsid w:val="00F30142"/>
    <w:rsid w:val="00F30C18"/>
    <w:rsid w:val="00F30EFF"/>
    <w:rsid w:val="00F3176E"/>
    <w:rsid w:val="00F32C81"/>
    <w:rsid w:val="00F34212"/>
    <w:rsid w:val="00F34351"/>
    <w:rsid w:val="00F343A2"/>
    <w:rsid w:val="00F359CD"/>
    <w:rsid w:val="00F36149"/>
    <w:rsid w:val="00F377F4"/>
    <w:rsid w:val="00F37FF9"/>
    <w:rsid w:val="00F42415"/>
    <w:rsid w:val="00F4302B"/>
    <w:rsid w:val="00F43478"/>
    <w:rsid w:val="00F43F32"/>
    <w:rsid w:val="00F44282"/>
    <w:rsid w:val="00F448C7"/>
    <w:rsid w:val="00F44EBE"/>
    <w:rsid w:val="00F45B2E"/>
    <w:rsid w:val="00F4608E"/>
    <w:rsid w:val="00F466FC"/>
    <w:rsid w:val="00F4692B"/>
    <w:rsid w:val="00F47651"/>
    <w:rsid w:val="00F47A39"/>
    <w:rsid w:val="00F47DE4"/>
    <w:rsid w:val="00F47EED"/>
    <w:rsid w:val="00F47FB2"/>
    <w:rsid w:val="00F500C4"/>
    <w:rsid w:val="00F506A3"/>
    <w:rsid w:val="00F50ECE"/>
    <w:rsid w:val="00F51DA5"/>
    <w:rsid w:val="00F51EAE"/>
    <w:rsid w:val="00F52202"/>
    <w:rsid w:val="00F5237E"/>
    <w:rsid w:val="00F52800"/>
    <w:rsid w:val="00F53160"/>
    <w:rsid w:val="00F532EA"/>
    <w:rsid w:val="00F535BD"/>
    <w:rsid w:val="00F5383A"/>
    <w:rsid w:val="00F53F8B"/>
    <w:rsid w:val="00F5404D"/>
    <w:rsid w:val="00F5628D"/>
    <w:rsid w:val="00F5725F"/>
    <w:rsid w:val="00F60B35"/>
    <w:rsid w:val="00F61218"/>
    <w:rsid w:val="00F62224"/>
    <w:rsid w:val="00F62649"/>
    <w:rsid w:val="00F62C3D"/>
    <w:rsid w:val="00F62D9B"/>
    <w:rsid w:val="00F63769"/>
    <w:rsid w:val="00F64113"/>
    <w:rsid w:val="00F649D7"/>
    <w:rsid w:val="00F672BD"/>
    <w:rsid w:val="00F67838"/>
    <w:rsid w:val="00F67997"/>
    <w:rsid w:val="00F67DA3"/>
    <w:rsid w:val="00F70348"/>
    <w:rsid w:val="00F70744"/>
    <w:rsid w:val="00F70DB3"/>
    <w:rsid w:val="00F721ED"/>
    <w:rsid w:val="00F72416"/>
    <w:rsid w:val="00F72681"/>
    <w:rsid w:val="00F72B5F"/>
    <w:rsid w:val="00F73CC2"/>
    <w:rsid w:val="00F73D63"/>
    <w:rsid w:val="00F74565"/>
    <w:rsid w:val="00F76C31"/>
    <w:rsid w:val="00F771E1"/>
    <w:rsid w:val="00F775F7"/>
    <w:rsid w:val="00F777EF"/>
    <w:rsid w:val="00F77F54"/>
    <w:rsid w:val="00F8067E"/>
    <w:rsid w:val="00F80D63"/>
    <w:rsid w:val="00F82B8C"/>
    <w:rsid w:val="00F82F43"/>
    <w:rsid w:val="00F84D5E"/>
    <w:rsid w:val="00F85B4A"/>
    <w:rsid w:val="00F8632C"/>
    <w:rsid w:val="00F86FDF"/>
    <w:rsid w:val="00F87337"/>
    <w:rsid w:val="00F87373"/>
    <w:rsid w:val="00F8748F"/>
    <w:rsid w:val="00F87DCD"/>
    <w:rsid w:val="00F90BF9"/>
    <w:rsid w:val="00F9101B"/>
    <w:rsid w:val="00F91074"/>
    <w:rsid w:val="00F916D2"/>
    <w:rsid w:val="00F939F8"/>
    <w:rsid w:val="00F9401E"/>
    <w:rsid w:val="00F95372"/>
    <w:rsid w:val="00F96F8E"/>
    <w:rsid w:val="00F97047"/>
    <w:rsid w:val="00F971F2"/>
    <w:rsid w:val="00FA021F"/>
    <w:rsid w:val="00FA023E"/>
    <w:rsid w:val="00FA040E"/>
    <w:rsid w:val="00FA061B"/>
    <w:rsid w:val="00FA18BC"/>
    <w:rsid w:val="00FA2132"/>
    <w:rsid w:val="00FA3319"/>
    <w:rsid w:val="00FA33E4"/>
    <w:rsid w:val="00FA396F"/>
    <w:rsid w:val="00FA3B2E"/>
    <w:rsid w:val="00FA3DB1"/>
    <w:rsid w:val="00FA4878"/>
    <w:rsid w:val="00FA4D4D"/>
    <w:rsid w:val="00FA5380"/>
    <w:rsid w:val="00FA54BA"/>
    <w:rsid w:val="00FA783C"/>
    <w:rsid w:val="00FA7DF4"/>
    <w:rsid w:val="00FB07BE"/>
    <w:rsid w:val="00FB1307"/>
    <w:rsid w:val="00FB3B2D"/>
    <w:rsid w:val="00FB4792"/>
    <w:rsid w:val="00FB50B7"/>
    <w:rsid w:val="00FB5A18"/>
    <w:rsid w:val="00FB5EDD"/>
    <w:rsid w:val="00FB69EB"/>
    <w:rsid w:val="00FC05AC"/>
    <w:rsid w:val="00FC1652"/>
    <w:rsid w:val="00FC1D4C"/>
    <w:rsid w:val="00FC2ADA"/>
    <w:rsid w:val="00FC3E17"/>
    <w:rsid w:val="00FC41FC"/>
    <w:rsid w:val="00FC4459"/>
    <w:rsid w:val="00FC4674"/>
    <w:rsid w:val="00FC47E0"/>
    <w:rsid w:val="00FC4894"/>
    <w:rsid w:val="00FC528A"/>
    <w:rsid w:val="00FC6566"/>
    <w:rsid w:val="00FC6980"/>
    <w:rsid w:val="00FC6D7E"/>
    <w:rsid w:val="00FC7361"/>
    <w:rsid w:val="00FC7608"/>
    <w:rsid w:val="00FC7B71"/>
    <w:rsid w:val="00FD033B"/>
    <w:rsid w:val="00FD14A5"/>
    <w:rsid w:val="00FD173F"/>
    <w:rsid w:val="00FD1D1D"/>
    <w:rsid w:val="00FD1F0A"/>
    <w:rsid w:val="00FD339C"/>
    <w:rsid w:val="00FD3AE8"/>
    <w:rsid w:val="00FD3C5E"/>
    <w:rsid w:val="00FD42F8"/>
    <w:rsid w:val="00FD4913"/>
    <w:rsid w:val="00FD4CD4"/>
    <w:rsid w:val="00FD4E89"/>
    <w:rsid w:val="00FD50CE"/>
    <w:rsid w:val="00FD5465"/>
    <w:rsid w:val="00FD6818"/>
    <w:rsid w:val="00FD7234"/>
    <w:rsid w:val="00FE0059"/>
    <w:rsid w:val="00FE02C9"/>
    <w:rsid w:val="00FE05DA"/>
    <w:rsid w:val="00FE1B91"/>
    <w:rsid w:val="00FE29C0"/>
    <w:rsid w:val="00FE39AD"/>
    <w:rsid w:val="00FE3EF2"/>
    <w:rsid w:val="00FE429D"/>
    <w:rsid w:val="00FE4F7D"/>
    <w:rsid w:val="00FE5B18"/>
    <w:rsid w:val="00FE69CD"/>
    <w:rsid w:val="00FE6A2C"/>
    <w:rsid w:val="00FE75A1"/>
    <w:rsid w:val="00FF0DF3"/>
    <w:rsid w:val="00FF1401"/>
    <w:rsid w:val="00FF1809"/>
    <w:rsid w:val="00FF26E8"/>
    <w:rsid w:val="00FF2989"/>
    <w:rsid w:val="00FF2CF2"/>
    <w:rsid w:val="00FF47FE"/>
    <w:rsid w:val="00FF49E2"/>
    <w:rsid w:val="00FF5478"/>
    <w:rsid w:val="00FF5C69"/>
    <w:rsid w:val="00FF6C6C"/>
    <w:rsid w:val="00FF6D2D"/>
    <w:rsid w:val="00FF6D42"/>
    <w:rsid w:val="00FF7B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E8A165"/>
  <w15:docId w15:val="{129354EC-14B7-4EDE-81E4-A4203F2114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B6E4C"/>
    <w:pPr>
      <w:suppressAutoHyphens/>
      <w:autoSpaceDN w:val="0"/>
      <w:spacing w:before="60" w:after="120"/>
      <w:ind w:firstLine="567"/>
      <w:jc w:val="both"/>
      <w:textAlignment w:val="baseline"/>
    </w:pPr>
    <w:rPr>
      <w:rFonts w:ascii="Arial" w:eastAsia="Times New Roman" w:hAnsi="Arial"/>
      <w:szCs w:val="24"/>
      <w:lang w:val="lt-LT"/>
    </w:rPr>
  </w:style>
  <w:style w:type="paragraph" w:styleId="Heading1">
    <w:name w:val="heading 1"/>
    <w:basedOn w:val="Normal"/>
    <w:next w:val="Normal"/>
    <w:link w:val="Heading1Char"/>
    <w:qFormat/>
    <w:rsid w:val="00835C23"/>
    <w:pPr>
      <w:keepNext/>
      <w:keepLines/>
      <w:numPr>
        <w:numId w:val="3"/>
      </w:numPr>
      <w:spacing w:before="240" w:after="240"/>
      <w:jc w:val="left"/>
      <w:outlineLvl w:val="0"/>
    </w:pPr>
    <w:rPr>
      <w:b/>
      <w:bCs/>
      <w:caps/>
      <w:sz w:val="24"/>
      <w:szCs w:val="28"/>
    </w:rPr>
  </w:style>
  <w:style w:type="paragraph" w:styleId="Heading2">
    <w:name w:val="heading 2"/>
    <w:basedOn w:val="Normal"/>
    <w:next w:val="Normal"/>
    <w:link w:val="Heading2Char"/>
    <w:qFormat/>
    <w:rsid w:val="00912682"/>
    <w:pPr>
      <w:keepNext/>
      <w:keepLines/>
      <w:numPr>
        <w:ilvl w:val="1"/>
        <w:numId w:val="3"/>
      </w:numPr>
      <w:spacing w:before="240" w:after="240"/>
      <w:outlineLvl w:val="1"/>
    </w:pPr>
    <w:rPr>
      <w:b/>
      <w:bCs/>
      <w:caps/>
      <w:szCs w:val="26"/>
    </w:rPr>
  </w:style>
  <w:style w:type="paragraph" w:styleId="Heading3">
    <w:name w:val="heading 3"/>
    <w:basedOn w:val="Normal"/>
    <w:next w:val="Normal"/>
    <w:qFormat/>
    <w:rsid w:val="00D1565E"/>
    <w:pPr>
      <w:keepNext/>
      <w:keepLines/>
      <w:numPr>
        <w:ilvl w:val="2"/>
        <w:numId w:val="3"/>
      </w:numPr>
      <w:spacing w:before="120"/>
      <w:jc w:val="left"/>
      <w:outlineLvl w:val="2"/>
    </w:pPr>
    <w:rPr>
      <w:b/>
      <w:bCs/>
      <w:caps/>
    </w:rPr>
  </w:style>
  <w:style w:type="paragraph" w:styleId="Heading4">
    <w:name w:val="heading 4"/>
    <w:basedOn w:val="Normal"/>
    <w:next w:val="Normal"/>
    <w:link w:val="Heading4Char"/>
    <w:rsid w:val="00903E39"/>
    <w:pPr>
      <w:keepNext/>
      <w:keepLines/>
      <w:numPr>
        <w:ilvl w:val="3"/>
        <w:numId w:val="3"/>
      </w:numPr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Heading5">
    <w:name w:val="heading 5"/>
    <w:basedOn w:val="Normal"/>
    <w:next w:val="Normal"/>
    <w:rsid w:val="00903E39"/>
    <w:pPr>
      <w:keepNext/>
      <w:keepLines/>
      <w:numPr>
        <w:ilvl w:val="4"/>
        <w:numId w:val="3"/>
      </w:numPr>
      <w:spacing w:before="200"/>
      <w:outlineLvl w:val="4"/>
    </w:pPr>
    <w:rPr>
      <w:rFonts w:ascii="Cambria" w:hAnsi="Cambria"/>
      <w:color w:val="243F60"/>
    </w:rPr>
  </w:style>
  <w:style w:type="paragraph" w:styleId="Heading6">
    <w:name w:val="heading 6"/>
    <w:basedOn w:val="Normal"/>
    <w:next w:val="Normal"/>
    <w:rsid w:val="00903E39"/>
    <w:pPr>
      <w:keepNext/>
      <w:keepLines/>
      <w:numPr>
        <w:ilvl w:val="5"/>
        <w:numId w:val="3"/>
      </w:numPr>
      <w:spacing w:before="200"/>
      <w:outlineLvl w:val="5"/>
    </w:pPr>
    <w:rPr>
      <w:rFonts w:ascii="Cambria" w:hAnsi="Cambria"/>
      <w:i/>
      <w:iCs/>
      <w:color w:val="243F60"/>
    </w:rPr>
  </w:style>
  <w:style w:type="paragraph" w:styleId="Heading7">
    <w:name w:val="heading 7"/>
    <w:basedOn w:val="Normal"/>
    <w:next w:val="Normal"/>
    <w:rsid w:val="00903E39"/>
    <w:pPr>
      <w:keepNext/>
      <w:keepLines/>
      <w:numPr>
        <w:ilvl w:val="6"/>
        <w:numId w:val="3"/>
      </w:numPr>
      <w:spacing w:before="200"/>
      <w:outlineLvl w:val="6"/>
    </w:pPr>
    <w:rPr>
      <w:rFonts w:ascii="Cambria" w:hAnsi="Cambria"/>
      <w:i/>
      <w:iCs/>
      <w:color w:val="404040"/>
    </w:rPr>
  </w:style>
  <w:style w:type="paragraph" w:styleId="Heading8">
    <w:name w:val="heading 8"/>
    <w:basedOn w:val="Normal"/>
    <w:next w:val="Normal"/>
    <w:rsid w:val="00903E39"/>
    <w:pPr>
      <w:keepNext/>
      <w:keepLines/>
      <w:numPr>
        <w:ilvl w:val="7"/>
        <w:numId w:val="3"/>
      </w:numPr>
      <w:spacing w:before="200"/>
      <w:outlineLvl w:val="7"/>
    </w:pPr>
    <w:rPr>
      <w:rFonts w:ascii="Cambria" w:hAnsi="Cambria"/>
      <w:color w:val="404040"/>
      <w:szCs w:val="20"/>
    </w:rPr>
  </w:style>
  <w:style w:type="paragraph" w:styleId="Heading9">
    <w:name w:val="heading 9"/>
    <w:basedOn w:val="Normal"/>
    <w:next w:val="Normal"/>
    <w:rsid w:val="00903E39"/>
    <w:pPr>
      <w:keepNext/>
      <w:keepLines/>
      <w:numPr>
        <w:ilvl w:val="8"/>
        <w:numId w:val="3"/>
      </w:numPr>
      <w:spacing w:before="200"/>
      <w:outlineLvl w:val="8"/>
    </w:pPr>
    <w:rPr>
      <w:rFonts w:ascii="Cambria" w:hAnsi="Cambria"/>
      <w:i/>
      <w:iCs/>
      <w:color w:val="40404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WWOutlineListStyle">
    <w:name w:val="WW_OutlineListStyle"/>
    <w:basedOn w:val="NoList"/>
    <w:rsid w:val="00903E39"/>
    <w:pPr>
      <w:numPr>
        <w:numId w:val="5"/>
      </w:numPr>
    </w:pPr>
  </w:style>
  <w:style w:type="character" w:customStyle="1" w:styleId="Antrat1Diagrama">
    <w:name w:val="Antraštė 1 Diagrama"/>
    <w:rsid w:val="00903E39"/>
    <w:rPr>
      <w:rFonts w:ascii="Times New Roman" w:eastAsia="Times New Roman" w:hAnsi="Times New Roman"/>
      <w:b/>
      <w:bCs/>
      <w:caps/>
      <w:sz w:val="22"/>
      <w:szCs w:val="28"/>
      <w:lang w:eastAsia="en-US"/>
    </w:rPr>
  </w:style>
  <w:style w:type="character" w:customStyle="1" w:styleId="Antrat2Diagrama">
    <w:name w:val="Antraštė 2 Diagrama"/>
    <w:rsid w:val="00903E39"/>
    <w:rPr>
      <w:rFonts w:ascii="Times New Roman" w:eastAsia="Times New Roman" w:hAnsi="Times New Roman"/>
      <w:b/>
      <w:bCs/>
      <w:sz w:val="22"/>
      <w:szCs w:val="26"/>
      <w:u w:val="single"/>
      <w:lang w:eastAsia="en-US"/>
    </w:rPr>
  </w:style>
  <w:style w:type="paragraph" w:styleId="NoSpacing">
    <w:name w:val="No Spacing"/>
    <w:rsid w:val="00903E39"/>
    <w:pPr>
      <w:suppressAutoHyphens/>
      <w:autoSpaceDN w:val="0"/>
      <w:jc w:val="both"/>
      <w:textAlignment w:val="baseline"/>
    </w:pPr>
    <w:rPr>
      <w:rFonts w:ascii="Times New Roman" w:hAnsi="Times New Roman"/>
      <w:sz w:val="22"/>
      <w:szCs w:val="22"/>
      <w:lang w:val="lt-LT"/>
    </w:rPr>
  </w:style>
  <w:style w:type="character" w:customStyle="1" w:styleId="Antrat3Diagrama">
    <w:name w:val="Antraštė 3 Diagrama"/>
    <w:rsid w:val="00903E39"/>
    <w:rPr>
      <w:rFonts w:ascii="Times New Roman" w:eastAsia="Times New Roman" w:hAnsi="Times New Roman"/>
      <w:b/>
      <w:bCs/>
      <w:i/>
      <w:sz w:val="22"/>
      <w:szCs w:val="24"/>
      <w:lang w:eastAsia="en-US"/>
    </w:rPr>
  </w:style>
  <w:style w:type="character" w:customStyle="1" w:styleId="Antrat4Diagrama">
    <w:name w:val="Antraštė 4 Diagrama"/>
    <w:rsid w:val="00903E39"/>
    <w:rPr>
      <w:rFonts w:ascii="Cambria" w:eastAsia="Times New Roman" w:hAnsi="Cambria"/>
      <w:b/>
      <w:bCs/>
      <w:i/>
      <w:iCs/>
      <w:color w:val="4F81BD"/>
      <w:sz w:val="22"/>
      <w:szCs w:val="24"/>
      <w:lang w:eastAsia="en-US"/>
    </w:rPr>
  </w:style>
  <w:style w:type="character" w:customStyle="1" w:styleId="Antrat5Diagrama">
    <w:name w:val="Antraštė 5 Diagrama"/>
    <w:rsid w:val="00903E39"/>
    <w:rPr>
      <w:rFonts w:ascii="Cambria" w:eastAsia="Times New Roman" w:hAnsi="Cambria"/>
      <w:color w:val="243F60"/>
      <w:sz w:val="22"/>
      <w:szCs w:val="24"/>
      <w:lang w:eastAsia="en-US"/>
    </w:rPr>
  </w:style>
  <w:style w:type="character" w:customStyle="1" w:styleId="Antrat6Diagrama">
    <w:name w:val="Antraštė 6 Diagrama"/>
    <w:rsid w:val="00903E39"/>
    <w:rPr>
      <w:rFonts w:ascii="Cambria" w:eastAsia="Times New Roman" w:hAnsi="Cambria"/>
      <w:i/>
      <w:iCs/>
      <w:color w:val="243F60"/>
      <w:sz w:val="22"/>
      <w:szCs w:val="24"/>
      <w:lang w:eastAsia="en-US"/>
    </w:rPr>
  </w:style>
  <w:style w:type="character" w:customStyle="1" w:styleId="Antrat7Diagrama">
    <w:name w:val="Antraštė 7 Diagrama"/>
    <w:rsid w:val="00903E39"/>
    <w:rPr>
      <w:rFonts w:ascii="Cambria" w:eastAsia="Times New Roman" w:hAnsi="Cambria"/>
      <w:i/>
      <w:iCs/>
      <w:color w:val="404040"/>
      <w:sz w:val="22"/>
      <w:szCs w:val="24"/>
      <w:lang w:eastAsia="en-US"/>
    </w:rPr>
  </w:style>
  <w:style w:type="character" w:customStyle="1" w:styleId="Antrat8Diagrama">
    <w:name w:val="Antraštė 8 Diagrama"/>
    <w:rsid w:val="00903E39"/>
    <w:rPr>
      <w:rFonts w:ascii="Cambria" w:eastAsia="Times New Roman" w:hAnsi="Cambria"/>
      <w:color w:val="404040"/>
      <w:lang w:eastAsia="en-US"/>
    </w:rPr>
  </w:style>
  <w:style w:type="character" w:customStyle="1" w:styleId="Antrat9Diagrama">
    <w:name w:val="Antraštė 9 Diagrama"/>
    <w:rsid w:val="00903E39"/>
    <w:rPr>
      <w:rFonts w:ascii="Cambria" w:eastAsia="Times New Roman" w:hAnsi="Cambria"/>
      <w:i/>
      <w:iCs/>
      <w:color w:val="404040"/>
      <w:lang w:eastAsia="en-US"/>
    </w:rPr>
  </w:style>
  <w:style w:type="paragraph" w:styleId="Header">
    <w:name w:val="header"/>
    <w:aliases w:val="Blanko antraste,HEADER_EN"/>
    <w:basedOn w:val="Normal"/>
    <w:link w:val="HeaderChar"/>
    <w:uiPriority w:val="99"/>
    <w:rsid w:val="00903E39"/>
    <w:pPr>
      <w:tabs>
        <w:tab w:val="center" w:pos="4819"/>
        <w:tab w:val="right" w:pos="9638"/>
      </w:tabs>
    </w:pPr>
    <w:rPr>
      <w:rFonts w:eastAsia="Calibri"/>
      <w:szCs w:val="20"/>
    </w:rPr>
  </w:style>
  <w:style w:type="character" w:customStyle="1" w:styleId="AntratsDiagrama">
    <w:name w:val="Antraštės Diagrama"/>
    <w:uiPriority w:val="99"/>
    <w:rsid w:val="00903E39"/>
    <w:rPr>
      <w:rFonts w:ascii="Times New Roman" w:hAnsi="Times New Roman"/>
    </w:rPr>
  </w:style>
  <w:style w:type="paragraph" w:styleId="Footer">
    <w:name w:val="footer"/>
    <w:aliases w:val="Char Char"/>
    <w:basedOn w:val="Normal"/>
    <w:link w:val="FooterChar"/>
    <w:uiPriority w:val="99"/>
    <w:rsid w:val="00903E39"/>
    <w:pPr>
      <w:tabs>
        <w:tab w:val="center" w:pos="4819"/>
        <w:tab w:val="right" w:pos="9638"/>
      </w:tabs>
    </w:pPr>
    <w:rPr>
      <w:rFonts w:eastAsia="Calibri"/>
      <w:szCs w:val="20"/>
    </w:rPr>
  </w:style>
  <w:style w:type="character" w:customStyle="1" w:styleId="PoratDiagrama">
    <w:name w:val="Poraštė Diagrama"/>
    <w:uiPriority w:val="99"/>
    <w:rsid w:val="00903E39"/>
    <w:rPr>
      <w:rFonts w:ascii="Times New Roman" w:hAnsi="Times New Roman"/>
    </w:rPr>
  </w:style>
  <w:style w:type="paragraph" w:styleId="BalloonText">
    <w:name w:val="Balloon Text"/>
    <w:basedOn w:val="Normal"/>
    <w:link w:val="BalloonTextChar"/>
    <w:uiPriority w:val="99"/>
    <w:rsid w:val="00903E39"/>
    <w:rPr>
      <w:rFonts w:ascii="Tahoma" w:eastAsia="Calibri" w:hAnsi="Tahoma"/>
      <w:sz w:val="16"/>
      <w:szCs w:val="16"/>
    </w:rPr>
  </w:style>
  <w:style w:type="character" w:customStyle="1" w:styleId="DebesliotekstasDiagrama">
    <w:name w:val="Debesėlio tekstas Diagrama"/>
    <w:rsid w:val="00903E39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903E39"/>
  </w:style>
  <w:style w:type="paragraph" w:styleId="BodyTextIndent">
    <w:name w:val="Body Text Indent"/>
    <w:basedOn w:val="Normal"/>
    <w:link w:val="BodyTextIndentChar"/>
    <w:uiPriority w:val="99"/>
    <w:rsid w:val="00903E39"/>
    <w:pPr>
      <w:ind w:left="360"/>
    </w:pPr>
    <w:rPr>
      <w:sz w:val="24"/>
      <w:szCs w:val="20"/>
    </w:rPr>
  </w:style>
  <w:style w:type="character" w:customStyle="1" w:styleId="PagrindiniotekstotraukaDiagrama">
    <w:name w:val="Pagrindinio teksto įtrauka Diagrama"/>
    <w:rsid w:val="00903E39"/>
    <w:rPr>
      <w:rFonts w:ascii="Times New Roman" w:eastAsia="Times New Roman" w:hAnsi="Times New Roman"/>
      <w:sz w:val="24"/>
      <w:lang w:eastAsia="en-US"/>
    </w:rPr>
  </w:style>
  <w:style w:type="paragraph" w:styleId="BodyText">
    <w:name w:val="Body Text"/>
    <w:basedOn w:val="Normal"/>
    <w:link w:val="BodyTextChar"/>
    <w:uiPriority w:val="99"/>
    <w:rsid w:val="00903E39"/>
  </w:style>
  <w:style w:type="paragraph" w:styleId="ListParagraph">
    <w:name w:val="List Paragraph"/>
    <w:basedOn w:val="Normal"/>
    <w:link w:val="ListParagraphChar"/>
    <w:uiPriority w:val="34"/>
    <w:qFormat/>
    <w:rsid w:val="00903E39"/>
    <w:pPr>
      <w:ind w:left="1296"/>
    </w:pPr>
  </w:style>
  <w:style w:type="paragraph" w:customStyle="1" w:styleId="Hyperlink1">
    <w:name w:val="Hyperlink1"/>
    <w:rsid w:val="00903E39"/>
    <w:pPr>
      <w:suppressAutoHyphens/>
      <w:autoSpaceDE w:val="0"/>
      <w:autoSpaceDN w:val="0"/>
      <w:ind w:firstLine="312"/>
      <w:jc w:val="both"/>
      <w:textAlignment w:val="baseline"/>
    </w:pPr>
    <w:rPr>
      <w:rFonts w:ascii="TimesLT" w:eastAsia="Times New Roman" w:hAnsi="TimesLT"/>
    </w:rPr>
  </w:style>
  <w:style w:type="character" w:customStyle="1" w:styleId="PagrindinistekstasDiagrama">
    <w:name w:val="Pagrindinis tekstas Diagrama"/>
    <w:rsid w:val="00903E39"/>
    <w:rPr>
      <w:rFonts w:ascii="Times New Roman" w:eastAsia="Times New Roman" w:hAnsi="Times New Roman"/>
      <w:sz w:val="22"/>
      <w:szCs w:val="24"/>
      <w:lang w:eastAsia="en-US"/>
    </w:rPr>
  </w:style>
  <w:style w:type="paragraph" w:styleId="BodyTextIndent2">
    <w:name w:val="Body Text Indent 2"/>
    <w:basedOn w:val="Normal"/>
    <w:link w:val="BodyTextIndent2Char"/>
    <w:rsid w:val="00903E39"/>
    <w:pPr>
      <w:spacing w:line="480" w:lineRule="auto"/>
      <w:ind w:left="283"/>
    </w:pPr>
  </w:style>
  <w:style w:type="character" w:customStyle="1" w:styleId="Pagrindiniotekstotrauka2Diagrama">
    <w:name w:val="Pagrindinio teksto įtrauka 2 Diagrama"/>
    <w:rsid w:val="00903E39"/>
    <w:rPr>
      <w:rFonts w:ascii="Times New Roman" w:eastAsia="Times New Roman" w:hAnsi="Times New Roman"/>
      <w:sz w:val="22"/>
      <w:szCs w:val="24"/>
      <w:lang w:eastAsia="en-US"/>
    </w:rPr>
  </w:style>
  <w:style w:type="paragraph" w:styleId="BodyTextIndent3">
    <w:name w:val="Body Text Indent 3"/>
    <w:basedOn w:val="Normal"/>
    <w:link w:val="BodyTextIndent3Char"/>
    <w:uiPriority w:val="99"/>
    <w:rsid w:val="00903E39"/>
    <w:pPr>
      <w:ind w:left="283"/>
      <w:jc w:val="left"/>
    </w:pPr>
    <w:rPr>
      <w:sz w:val="16"/>
      <w:szCs w:val="16"/>
    </w:rPr>
  </w:style>
  <w:style w:type="character" w:customStyle="1" w:styleId="Pagrindiniotekstotrauka3Diagrama">
    <w:name w:val="Pagrindinio teksto įtrauka 3 Diagrama"/>
    <w:rsid w:val="00903E39"/>
    <w:rPr>
      <w:rFonts w:ascii="Times New Roman" w:eastAsia="Times New Roman" w:hAnsi="Times New Roman"/>
      <w:sz w:val="16"/>
      <w:szCs w:val="16"/>
      <w:lang w:eastAsia="en-US"/>
    </w:rPr>
  </w:style>
  <w:style w:type="paragraph" w:customStyle="1" w:styleId="WW-BodyText2">
    <w:name w:val="WW-Body Text 2"/>
    <w:basedOn w:val="Normal"/>
    <w:rsid w:val="00903E39"/>
    <w:pPr>
      <w:spacing w:line="480" w:lineRule="auto"/>
      <w:jc w:val="left"/>
    </w:pPr>
    <w:rPr>
      <w:sz w:val="24"/>
      <w:szCs w:val="20"/>
      <w:lang w:eastAsia="ar-SA"/>
    </w:rPr>
  </w:style>
  <w:style w:type="paragraph" w:styleId="List">
    <w:name w:val="List"/>
    <w:basedOn w:val="Normal"/>
    <w:rsid w:val="00903E39"/>
    <w:pPr>
      <w:jc w:val="left"/>
    </w:pPr>
    <w:rPr>
      <w:sz w:val="24"/>
      <w:szCs w:val="20"/>
      <w:lang w:eastAsia="ar-SA"/>
    </w:rPr>
  </w:style>
  <w:style w:type="paragraph" w:customStyle="1" w:styleId="Normal1">
    <w:name w:val="Normal1"/>
    <w:basedOn w:val="Normal"/>
    <w:rsid w:val="00903E39"/>
    <w:pPr>
      <w:widowControl w:val="0"/>
      <w:autoSpaceDE w:val="0"/>
      <w:jc w:val="left"/>
    </w:pPr>
    <w:rPr>
      <w:rFonts w:eastAsia="Arial Unicode MS" w:cs="Tahoma"/>
      <w:sz w:val="24"/>
      <w:szCs w:val="20"/>
    </w:rPr>
  </w:style>
  <w:style w:type="paragraph" w:customStyle="1" w:styleId="Punktai">
    <w:name w:val="Punktai"/>
    <w:basedOn w:val="Normal"/>
    <w:rsid w:val="00BF760F"/>
    <w:pPr>
      <w:numPr>
        <w:numId w:val="1"/>
      </w:numPr>
    </w:pPr>
  </w:style>
  <w:style w:type="paragraph" w:customStyle="1" w:styleId="Lenteles">
    <w:name w:val="Lenteles"/>
    <w:basedOn w:val="Normal"/>
    <w:link w:val="LentelesDiagrama"/>
    <w:qFormat/>
    <w:rsid w:val="00D7175C"/>
    <w:pPr>
      <w:spacing w:before="0" w:after="0"/>
      <w:ind w:firstLine="0"/>
      <w:jc w:val="center"/>
    </w:pPr>
    <w:rPr>
      <w:szCs w:val="16"/>
    </w:rPr>
  </w:style>
  <w:style w:type="paragraph" w:customStyle="1" w:styleId="CharCharDiagramaDiagramaCharCharCharCharChar6Char">
    <w:name w:val="Char Char Diagrama Diagrama Char Char Char Char Char6 Char"/>
    <w:basedOn w:val="Normal"/>
    <w:rsid w:val="00903E39"/>
    <w:pPr>
      <w:widowControl w:val="0"/>
      <w:spacing w:after="160" w:line="240" w:lineRule="exact"/>
      <w:ind w:firstLine="0"/>
    </w:pPr>
    <w:rPr>
      <w:rFonts w:ascii="Tahoma" w:hAnsi="Tahoma" w:cs="Tahoma"/>
      <w:szCs w:val="20"/>
      <w:lang w:val="en-US" w:eastAsia="lt-LT"/>
    </w:rPr>
  </w:style>
  <w:style w:type="paragraph" w:styleId="BodyText2">
    <w:name w:val="Body Text 2"/>
    <w:basedOn w:val="Normal"/>
    <w:link w:val="BodyText2Char"/>
    <w:uiPriority w:val="99"/>
    <w:rsid w:val="00903E39"/>
    <w:pPr>
      <w:spacing w:line="480" w:lineRule="auto"/>
    </w:pPr>
  </w:style>
  <w:style w:type="character" w:customStyle="1" w:styleId="Pagrindinistekstas2Diagrama">
    <w:name w:val="Pagrindinis tekstas 2 Diagrama"/>
    <w:rsid w:val="00903E39"/>
    <w:rPr>
      <w:rFonts w:ascii="Times New Roman" w:eastAsia="Times New Roman" w:hAnsi="Times New Roman"/>
      <w:sz w:val="22"/>
      <w:szCs w:val="24"/>
      <w:lang w:eastAsia="en-US"/>
    </w:rPr>
  </w:style>
  <w:style w:type="paragraph" w:styleId="NormalWeb">
    <w:name w:val="Normal (Web)"/>
    <w:basedOn w:val="Normal"/>
    <w:uiPriority w:val="99"/>
    <w:rsid w:val="00903E39"/>
    <w:pPr>
      <w:spacing w:before="100" w:after="100"/>
      <w:ind w:firstLine="0"/>
      <w:jc w:val="left"/>
    </w:pPr>
    <w:rPr>
      <w:sz w:val="24"/>
      <w:lang w:eastAsia="lt-LT"/>
    </w:rPr>
  </w:style>
  <w:style w:type="paragraph" w:customStyle="1" w:styleId="CentrBold">
    <w:name w:val="CentrBold"/>
    <w:rsid w:val="00903E39"/>
    <w:pPr>
      <w:suppressAutoHyphens/>
      <w:autoSpaceDN w:val="0"/>
      <w:jc w:val="center"/>
      <w:textAlignment w:val="baseline"/>
    </w:pPr>
    <w:rPr>
      <w:rFonts w:ascii="TimesLT" w:eastAsia="Times New Roman" w:hAnsi="TimesLT"/>
      <w:b/>
      <w:caps/>
    </w:rPr>
  </w:style>
  <w:style w:type="paragraph" w:customStyle="1" w:styleId="BasicParagraph">
    <w:name w:val="[Basic Paragraph]"/>
    <w:basedOn w:val="Normal"/>
    <w:link w:val="BasicParagraphChar"/>
    <w:rsid w:val="00903E39"/>
    <w:pPr>
      <w:autoSpaceDE w:val="0"/>
      <w:spacing w:line="288" w:lineRule="auto"/>
      <w:ind w:firstLine="0"/>
      <w:jc w:val="left"/>
      <w:textAlignment w:val="center"/>
    </w:pPr>
    <w:rPr>
      <w:color w:val="000000"/>
      <w:sz w:val="24"/>
    </w:rPr>
  </w:style>
  <w:style w:type="character" w:customStyle="1" w:styleId="BodytextChar0">
    <w:name w:val="Body text Char"/>
    <w:rsid w:val="00903E39"/>
    <w:rPr>
      <w:rFonts w:ascii="TimesLT" w:eastAsia="Times New Roman" w:hAnsi="TimesLT"/>
      <w:color w:val="000000"/>
      <w:lang w:val="en-GB" w:eastAsia="en-US" w:bidi="ar-SA"/>
    </w:rPr>
  </w:style>
  <w:style w:type="paragraph" w:styleId="BlockText">
    <w:name w:val="Block Text"/>
    <w:basedOn w:val="Normal"/>
    <w:rsid w:val="00903E39"/>
    <w:pPr>
      <w:ind w:left="720" w:right="-180" w:firstLine="0"/>
      <w:jc w:val="left"/>
    </w:pPr>
    <w:rPr>
      <w:b/>
      <w:bCs/>
    </w:rPr>
  </w:style>
  <w:style w:type="character" w:styleId="Hyperlink">
    <w:name w:val="Hyperlink"/>
    <w:uiPriority w:val="99"/>
    <w:rsid w:val="00903E39"/>
    <w:rPr>
      <w:color w:val="0563C1"/>
      <w:u w:val="single"/>
    </w:rPr>
  </w:style>
  <w:style w:type="character" w:styleId="BookTitle">
    <w:name w:val="Book Title"/>
    <w:uiPriority w:val="33"/>
    <w:rsid w:val="00570E26"/>
    <w:rPr>
      <w:b/>
      <w:bCs/>
      <w:i/>
      <w:iCs/>
      <w:spacing w:val="5"/>
    </w:rPr>
  </w:style>
  <w:style w:type="character" w:styleId="IntenseReference">
    <w:name w:val="Intense Reference"/>
    <w:uiPriority w:val="32"/>
    <w:rsid w:val="004946B9"/>
    <w:rPr>
      <w:b/>
      <w:bCs/>
      <w:smallCaps/>
      <w:color w:val="5B9BD5"/>
      <w:spacing w:val="5"/>
    </w:rPr>
  </w:style>
  <w:style w:type="paragraph" w:customStyle="1" w:styleId="PAV">
    <w:name w:val="PAV"/>
    <w:basedOn w:val="Normal"/>
    <w:rsid w:val="00C507EF"/>
    <w:pPr>
      <w:spacing w:before="120"/>
      <w:ind w:firstLine="0"/>
      <w:jc w:val="center"/>
    </w:pPr>
    <w:rPr>
      <w:i/>
      <w:sz w:val="16"/>
    </w:rPr>
  </w:style>
  <w:style w:type="paragraph" w:customStyle="1" w:styleId="TableContents">
    <w:name w:val="Table Contents"/>
    <w:basedOn w:val="Normal"/>
    <w:rsid w:val="00AA5354"/>
    <w:pPr>
      <w:suppressLineNumbers/>
      <w:autoSpaceDN/>
      <w:spacing w:line="360" w:lineRule="auto"/>
      <w:jc w:val="left"/>
      <w:textAlignment w:val="auto"/>
    </w:pPr>
    <w:rPr>
      <w:rFonts w:ascii="Times New Roman" w:eastAsia="SimSun" w:hAnsi="Times New Roman" w:cs="Mangal"/>
      <w:kern w:val="1"/>
      <w:sz w:val="24"/>
      <w:lang w:eastAsia="hi-IN" w:bidi="hi-IN"/>
    </w:rPr>
  </w:style>
  <w:style w:type="paragraph" w:styleId="TOC1">
    <w:name w:val="toc 1"/>
    <w:basedOn w:val="Normal"/>
    <w:next w:val="Normal"/>
    <w:autoRedefine/>
    <w:uiPriority w:val="39"/>
    <w:unhideWhenUsed/>
    <w:rsid w:val="007A3B2D"/>
    <w:pPr>
      <w:tabs>
        <w:tab w:val="left" w:pos="1100"/>
        <w:tab w:val="right" w:leader="hyphen" w:pos="9685"/>
      </w:tabs>
      <w:ind w:left="220"/>
    </w:pPr>
  </w:style>
  <w:style w:type="paragraph" w:styleId="TOC2">
    <w:name w:val="toc 2"/>
    <w:basedOn w:val="Normal"/>
    <w:next w:val="Normal"/>
    <w:autoRedefine/>
    <w:uiPriority w:val="39"/>
    <w:unhideWhenUsed/>
    <w:rsid w:val="00AA5354"/>
    <w:pPr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AA5354"/>
    <w:pPr>
      <w:ind w:left="440"/>
    </w:pPr>
  </w:style>
  <w:style w:type="table" w:styleId="TableGrid">
    <w:name w:val="Table Grid"/>
    <w:basedOn w:val="TableNormal"/>
    <w:uiPriority w:val="39"/>
    <w:rsid w:val="00730C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PASTRAIPOSANTRAT2">
    <w:name w:val="3_PASTRAIPOS ANTRAŠTĖ2"/>
    <w:basedOn w:val="Normal"/>
    <w:link w:val="3PASTRAIPOSANTRAT2Char"/>
    <w:qFormat/>
    <w:rsid w:val="00F52800"/>
    <w:pPr>
      <w:numPr>
        <w:numId w:val="2"/>
      </w:numPr>
      <w:suppressAutoHyphens w:val="0"/>
      <w:autoSpaceDN/>
      <w:textAlignment w:val="auto"/>
    </w:pPr>
    <w:rPr>
      <w:rFonts w:cs="Arial"/>
      <w:b/>
      <w:noProof/>
      <w:szCs w:val="20"/>
    </w:rPr>
  </w:style>
  <w:style w:type="character" w:customStyle="1" w:styleId="3PASTRAIPOSANTRAT2Char">
    <w:name w:val="3_PASTRAIPOS ANTRAŠTĖ2 Char"/>
    <w:link w:val="3PASTRAIPOSANTRAT2"/>
    <w:rsid w:val="00F52800"/>
    <w:rPr>
      <w:rFonts w:ascii="Arial" w:eastAsia="Times New Roman" w:hAnsi="Arial" w:cs="Arial"/>
      <w:b/>
      <w:noProof/>
      <w:lang w:val="lt-LT"/>
    </w:rPr>
  </w:style>
  <w:style w:type="paragraph" w:customStyle="1" w:styleId="Lenteles2">
    <w:name w:val="Lenteles 2"/>
    <w:basedOn w:val="Lenteles"/>
    <w:next w:val="BasicParagraph"/>
    <w:qFormat/>
    <w:rsid w:val="009D48B4"/>
    <w:pPr>
      <w:spacing w:line="276" w:lineRule="auto"/>
    </w:pPr>
    <w:rPr>
      <w:rFonts w:cs="Arial"/>
      <w:sz w:val="16"/>
      <w:szCs w:val="14"/>
    </w:rPr>
  </w:style>
  <w:style w:type="character" w:customStyle="1" w:styleId="LentelesDiagrama">
    <w:name w:val="Lenteles Diagrama"/>
    <w:link w:val="Lenteles"/>
    <w:rsid w:val="00D7175C"/>
    <w:rPr>
      <w:rFonts w:ascii="Arial" w:eastAsia="Times New Roman" w:hAnsi="Arial"/>
      <w:szCs w:val="16"/>
      <w:lang w:eastAsia="en-US"/>
    </w:rPr>
  </w:style>
  <w:style w:type="character" w:customStyle="1" w:styleId="StandardChar">
    <w:name w:val="Standard Char"/>
    <w:link w:val="Standard"/>
    <w:rsid w:val="00C507EF"/>
    <w:rPr>
      <w:rFonts w:eastAsia="Times New Roman"/>
      <w:kern w:val="3"/>
      <w:sz w:val="24"/>
      <w:lang w:eastAsia="zh-CN"/>
    </w:rPr>
  </w:style>
  <w:style w:type="paragraph" w:customStyle="1" w:styleId="Standard">
    <w:name w:val="Standard"/>
    <w:link w:val="StandardChar"/>
    <w:rsid w:val="00C507EF"/>
    <w:pPr>
      <w:suppressAutoHyphens/>
      <w:autoSpaceDN w:val="0"/>
      <w:textAlignment w:val="baseline"/>
    </w:pPr>
    <w:rPr>
      <w:rFonts w:eastAsia="Times New Roman"/>
      <w:kern w:val="3"/>
      <w:sz w:val="24"/>
      <w:lang w:val="lt-LT" w:eastAsia="zh-CN"/>
    </w:rPr>
  </w:style>
  <w:style w:type="character" w:styleId="LineNumber">
    <w:name w:val="line number"/>
    <w:basedOn w:val="DefaultParagraphFont"/>
    <w:uiPriority w:val="99"/>
    <w:semiHidden/>
    <w:unhideWhenUsed/>
    <w:rsid w:val="00A46CBE"/>
  </w:style>
  <w:style w:type="paragraph" w:customStyle="1" w:styleId="Bullets">
    <w:name w:val="Bullets"/>
    <w:basedOn w:val="Normal"/>
    <w:autoRedefine/>
    <w:rsid w:val="004443DB"/>
    <w:pPr>
      <w:tabs>
        <w:tab w:val="left" w:pos="0"/>
      </w:tabs>
      <w:suppressAutoHyphens w:val="0"/>
      <w:autoSpaceDN/>
      <w:spacing w:before="120" w:after="0"/>
      <w:ind w:left="432" w:hanging="432"/>
      <w:jc w:val="left"/>
      <w:textAlignment w:val="auto"/>
    </w:pPr>
    <w:rPr>
      <w:rFonts w:cs="Tahoma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CD4E93"/>
    <w:rPr>
      <w:color w:val="808080"/>
    </w:rPr>
  </w:style>
  <w:style w:type="numbering" w:customStyle="1" w:styleId="LFO2">
    <w:name w:val="LFO2"/>
    <w:basedOn w:val="NoList"/>
    <w:rsid w:val="00903E39"/>
    <w:pPr>
      <w:numPr>
        <w:numId w:val="1"/>
      </w:numPr>
    </w:pPr>
  </w:style>
  <w:style w:type="paragraph" w:styleId="Bibliography">
    <w:name w:val="Bibliography"/>
    <w:basedOn w:val="Normal"/>
    <w:next w:val="Normal"/>
    <w:uiPriority w:val="37"/>
    <w:semiHidden/>
    <w:unhideWhenUsed/>
    <w:rsid w:val="009C7416"/>
  </w:style>
  <w:style w:type="paragraph" w:styleId="BodyText3">
    <w:name w:val="Body Text 3"/>
    <w:basedOn w:val="Normal"/>
    <w:link w:val="BodyText3Char"/>
    <w:uiPriority w:val="99"/>
    <w:semiHidden/>
    <w:unhideWhenUsed/>
    <w:rsid w:val="009C7416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9C7416"/>
    <w:rPr>
      <w:rFonts w:ascii="Arial" w:eastAsia="Times New Roman" w:hAnsi="Arial"/>
      <w:sz w:val="16"/>
      <w:szCs w:val="16"/>
      <w:lang w:val="lt-LT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9C7416"/>
    <w:pPr>
      <w:spacing w:after="60"/>
      <w:ind w:firstLine="360"/>
    </w:pPr>
  </w:style>
  <w:style w:type="character" w:customStyle="1" w:styleId="BodyTextChar">
    <w:name w:val="Body Text Char"/>
    <w:basedOn w:val="DefaultParagraphFont"/>
    <w:link w:val="BodyText"/>
    <w:uiPriority w:val="99"/>
    <w:rsid w:val="009C7416"/>
    <w:rPr>
      <w:rFonts w:ascii="Arial" w:eastAsia="Times New Roman" w:hAnsi="Arial"/>
      <w:szCs w:val="24"/>
      <w:lang w:val="lt-LT"/>
    </w:rPr>
  </w:style>
  <w:style w:type="character" w:customStyle="1" w:styleId="BodyTextFirstIndentChar">
    <w:name w:val="Body Text First Indent Char"/>
    <w:basedOn w:val="BodyTextChar"/>
    <w:link w:val="BodyTextFirstIndent"/>
    <w:rsid w:val="009C7416"/>
    <w:rPr>
      <w:rFonts w:ascii="Arial" w:eastAsia="Times New Roman" w:hAnsi="Arial"/>
      <w:szCs w:val="24"/>
      <w:lang w:val="lt-LT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9C7416"/>
    <w:pPr>
      <w:ind w:firstLine="360"/>
    </w:pPr>
    <w:rPr>
      <w:sz w:val="20"/>
      <w:szCs w:val="24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9C7416"/>
    <w:rPr>
      <w:rFonts w:ascii="Arial" w:eastAsia="Times New Roman" w:hAnsi="Arial"/>
      <w:sz w:val="24"/>
      <w:lang w:val="lt-LT"/>
    </w:rPr>
  </w:style>
  <w:style w:type="character" w:customStyle="1" w:styleId="BodyTextFirstIndent2Char">
    <w:name w:val="Body Text First Indent 2 Char"/>
    <w:basedOn w:val="BodyTextIndentChar"/>
    <w:link w:val="BodyTextFirstIndent2"/>
    <w:rsid w:val="009C7416"/>
    <w:rPr>
      <w:rFonts w:ascii="Arial" w:eastAsia="Times New Roman" w:hAnsi="Arial"/>
      <w:sz w:val="24"/>
      <w:lang w:val="lt-LT"/>
    </w:rPr>
  </w:style>
  <w:style w:type="paragraph" w:styleId="Caption">
    <w:name w:val="caption"/>
    <w:basedOn w:val="Normal"/>
    <w:next w:val="Normal"/>
    <w:link w:val="CaptionChar"/>
    <w:unhideWhenUsed/>
    <w:rsid w:val="009C7416"/>
    <w:pPr>
      <w:spacing w:before="0" w:after="200"/>
    </w:pPr>
    <w:rPr>
      <w:b/>
      <w:bCs/>
      <w:color w:val="DDDDDD" w:themeColor="accent1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9C7416"/>
    <w:pPr>
      <w:spacing w:before="0"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9C7416"/>
    <w:rPr>
      <w:rFonts w:ascii="Arial" w:eastAsia="Times New Roman" w:hAnsi="Arial"/>
      <w:szCs w:val="24"/>
      <w:lang w:val="lt-LT"/>
    </w:rPr>
  </w:style>
  <w:style w:type="paragraph" w:styleId="CommentText">
    <w:name w:val="annotation text"/>
    <w:basedOn w:val="Normal"/>
    <w:link w:val="CommentTextChar"/>
    <w:unhideWhenUsed/>
    <w:rsid w:val="009C7416"/>
    <w:rPr>
      <w:szCs w:val="20"/>
    </w:rPr>
  </w:style>
  <w:style w:type="character" w:customStyle="1" w:styleId="CommentTextChar">
    <w:name w:val="Comment Text Char"/>
    <w:basedOn w:val="DefaultParagraphFont"/>
    <w:link w:val="CommentText"/>
    <w:rsid w:val="009C7416"/>
    <w:rPr>
      <w:rFonts w:ascii="Arial" w:eastAsia="Times New Roman" w:hAnsi="Arial"/>
      <w:lang w:val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C741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C7416"/>
    <w:rPr>
      <w:rFonts w:ascii="Arial" w:eastAsia="Times New Roman" w:hAnsi="Arial"/>
      <w:b/>
      <w:bCs/>
      <w:lang w:val="lt-LT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9C7416"/>
  </w:style>
  <w:style w:type="character" w:customStyle="1" w:styleId="DateChar">
    <w:name w:val="Date Char"/>
    <w:basedOn w:val="DefaultParagraphFont"/>
    <w:link w:val="Date"/>
    <w:uiPriority w:val="99"/>
    <w:semiHidden/>
    <w:rsid w:val="009C7416"/>
    <w:rPr>
      <w:rFonts w:ascii="Arial" w:eastAsia="Times New Roman" w:hAnsi="Arial"/>
      <w:szCs w:val="24"/>
      <w:lang w:val="lt-LT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9C7416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C7416"/>
    <w:rPr>
      <w:rFonts w:ascii="Tahoma" w:eastAsia="Times New Roman" w:hAnsi="Tahoma" w:cs="Tahoma"/>
      <w:sz w:val="16"/>
      <w:szCs w:val="16"/>
      <w:lang w:val="lt-LT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9C7416"/>
    <w:pPr>
      <w:spacing w:before="0"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9C7416"/>
    <w:rPr>
      <w:rFonts w:ascii="Arial" w:eastAsia="Times New Roman" w:hAnsi="Arial"/>
      <w:szCs w:val="24"/>
      <w:lang w:val="lt-L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9C7416"/>
    <w:pPr>
      <w:spacing w:before="0" w:after="0"/>
    </w:pPr>
    <w:rPr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C7416"/>
    <w:rPr>
      <w:rFonts w:ascii="Arial" w:eastAsia="Times New Roman" w:hAnsi="Arial"/>
      <w:lang w:val="lt-LT"/>
    </w:rPr>
  </w:style>
  <w:style w:type="paragraph" w:styleId="EnvelopeAddress">
    <w:name w:val="envelope address"/>
    <w:basedOn w:val="Normal"/>
    <w:uiPriority w:val="99"/>
    <w:semiHidden/>
    <w:unhideWhenUsed/>
    <w:rsid w:val="009C7416"/>
    <w:pPr>
      <w:framePr w:w="7920" w:h="1980" w:hRule="exact" w:hSpace="180" w:wrap="auto" w:hAnchor="page" w:xAlign="center" w:yAlign="bottom"/>
      <w:spacing w:before="0" w:after="0"/>
      <w:ind w:left="2880"/>
    </w:pPr>
    <w:rPr>
      <w:rFonts w:asciiTheme="majorHAnsi" w:eastAsiaTheme="majorEastAsia" w:hAnsiTheme="majorHAnsi" w:cstheme="majorBidi"/>
      <w:sz w:val="24"/>
    </w:rPr>
  </w:style>
  <w:style w:type="paragraph" w:styleId="EnvelopeReturn">
    <w:name w:val="envelope return"/>
    <w:basedOn w:val="Normal"/>
    <w:uiPriority w:val="99"/>
    <w:semiHidden/>
    <w:unhideWhenUsed/>
    <w:rsid w:val="009C7416"/>
    <w:pPr>
      <w:spacing w:before="0" w:after="0"/>
    </w:pPr>
    <w:rPr>
      <w:rFonts w:asciiTheme="majorHAnsi" w:eastAsiaTheme="majorEastAsia" w:hAnsiTheme="majorHAnsi" w:cstheme="majorBidi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9C7416"/>
    <w:pPr>
      <w:spacing w:before="0" w:after="0"/>
    </w:pPr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C7416"/>
    <w:rPr>
      <w:rFonts w:ascii="Arial" w:eastAsia="Times New Roman" w:hAnsi="Arial"/>
      <w:lang w:val="lt-LT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9C7416"/>
    <w:pPr>
      <w:spacing w:before="0"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9C7416"/>
    <w:rPr>
      <w:rFonts w:ascii="Arial" w:eastAsia="Times New Roman" w:hAnsi="Arial"/>
      <w:i/>
      <w:iCs/>
      <w:szCs w:val="24"/>
      <w:lang w:val="lt-LT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9C7416"/>
    <w:pPr>
      <w:spacing w:before="0" w:after="0"/>
    </w:pPr>
    <w:rPr>
      <w:rFonts w:ascii="Consolas" w:hAnsi="Consolas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9C7416"/>
    <w:rPr>
      <w:rFonts w:ascii="Consolas" w:eastAsia="Times New Roman" w:hAnsi="Consolas"/>
      <w:lang w:val="lt-LT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9C7416"/>
    <w:pPr>
      <w:spacing w:before="0" w:after="0"/>
      <w:ind w:left="200" w:hanging="20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9C7416"/>
    <w:pPr>
      <w:spacing w:before="0" w:after="0"/>
      <w:ind w:left="400" w:hanging="20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9C7416"/>
    <w:pPr>
      <w:spacing w:before="0" w:after="0"/>
      <w:ind w:left="600" w:hanging="20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9C7416"/>
    <w:pPr>
      <w:spacing w:before="0" w:after="0"/>
      <w:ind w:left="800" w:hanging="20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9C7416"/>
    <w:pPr>
      <w:spacing w:before="0" w:after="0"/>
      <w:ind w:left="1000" w:hanging="20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9C7416"/>
    <w:pPr>
      <w:spacing w:before="0" w:after="0"/>
      <w:ind w:left="1200" w:hanging="20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9C7416"/>
    <w:pPr>
      <w:spacing w:before="0" w:after="0"/>
      <w:ind w:left="1400" w:hanging="20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9C7416"/>
    <w:pPr>
      <w:spacing w:before="0" w:after="0"/>
      <w:ind w:left="1600" w:hanging="20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9C7416"/>
    <w:pPr>
      <w:spacing w:before="0"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9C741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rsid w:val="009C7416"/>
    <w:pPr>
      <w:pBdr>
        <w:bottom w:val="single" w:sz="4" w:space="4" w:color="DDDDDD" w:themeColor="accent1"/>
      </w:pBdr>
      <w:spacing w:before="200" w:after="280"/>
      <w:ind w:left="936" w:right="936"/>
    </w:pPr>
    <w:rPr>
      <w:b/>
      <w:bCs/>
      <w:i/>
      <w:iCs/>
      <w:color w:val="DDDDD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C7416"/>
    <w:rPr>
      <w:rFonts w:ascii="Arial" w:eastAsia="Times New Roman" w:hAnsi="Arial"/>
      <w:b/>
      <w:bCs/>
      <w:i/>
      <w:iCs/>
      <w:color w:val="DDDDDD" w:themeColor="accent1"/>
      <w:szCs w:val="24"/>
      <w:lang w:val="lt-LT"/>
    </w:rPr>
  </w:style>
  <w:style w:type="paragraph" w:styleId="List2">
    <w:name w:val="List 2"/>
    <w:basedOn w:val="Normal"/>
    <w:uiPriority w:val="99"/>
    <w:semiHidden/>
    <w:unhideWhenUsed/>
    <w:rsid w:val="009C7416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9C7416"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unhideWhenUsed/>
    <w:rsid w:val="009C7416"/>
    <w:pPr>
      <w:ind w:left="1132" w:hanging="283"/>
      <w:contextualSpacing/>
    </w:pPr>
  </w:style>
  <w:style w:type="paragraph" w:styleId="List5">
    <w:name w:val="List 5"/>
    <w:basedOn w:val="Normal"/>
    <w:uiPriority w:val="99"/>
    <w:semiHidden/>
    <w:unhideWhenUsed/>
    <w:rsid w:val="009C7416"/>
    <w:pPr>
      <w:ind w:left="1415" w:hanging="283"/>
      <w:contextualSpacing/>
    </w:pPr>
  </w:style>
  <w:style w:type="paragraph" w:styleId="ListBullet">
    <w:name w:val="List Bullet"/>
    <w:basedOn w:val="Normal"/>
    <w:uiPriority w:val="99"/>
    <w:semiHidden/>
    <w:unhideWhenUsed/>
    <w:rsid w:val="009C7416"/>
    <w:pPr>
      <w:numPr>
        <w:numId w:val="6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9C7416"/>
    <w:pPr>
      <w:numPr>
        <w:numId w:val="7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9C7416"/>
    <w:pPr>
      <w:numPr>
        <w:numId w:val="8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9C7416"/>
    <w:pPr>
      <w:numPr>
        <w:numId w:val="9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9C7416"/>
    <w:pPr>
      <w:numPr>
        <w:numId w:val="10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9C7416"/>
    <w:pPr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9C7416"/>
    <w:pPr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9C7416"/>
    <w:pPr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9C7416"/>
    <w:pPr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9C7416"/>
    <w:pPr>
      <w:ind w:left="1415"/>
      <w:contextualSpacing/>
    </w:pPr>
  </w:style>
  <w:style w:type="paragraph" w:styleId="ListNumber">
    <w:name w:val="List Number"/>
    <w:basedOn w:val="Normal"/>
    <w:uiPriority w:val="99"/>
    <w:unhideWhenUsed/>
    <w:rsid w:val="009C7416"/>
    <w:pPr>
      <w:numPr>
        <w:numId w:val="11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9C7416"/>
    <w:pPr>
      <w:numPr>
        <w:numId w:val="12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9C7416"/>
    <w:pPr>
      <w:numPr>
        <w:numId w:val="13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9C7416"/>
    <w:pPr>
      <w:numPr>
        <w:numId w:val="14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9C7416"/>
    <w:pPr>
      <w:numPr>
        <w:numId w:val="15"/>
      </w:numPr>
      <w:contextualSpacing/>
    </w:pPr>
  </w:style>
  <w:style w:type="paragraph" w:styleId="MacroText">
    <w:name w:val="macro"/>
    <w:link w:val="MacroTextChar"/>
    <w:uiPriority w:val="99"/>
    <w:semiHidden/>
    <w:unhideWhenUsed/>
    <w:rsid w:val="009C741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uppressAutoHyphens/>
      <w:autoSpaceDN w:val="0"/>
      <w:spacing w:before="60"/>
      <w:ind w:firstLine="567"/>
      <w:jc w:val="both"/>
      <w:textAlignment w:val="baseline"/>
    </w:pPr>
    <w:rPr>
      <w:rFonts w:ascii="Consolas" w:eastAsia="Times New Roman" w:hAnsi="Consolas"/>
      <w:lang w:val="lt-LT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9C7416"/>
    <w:rPr>
      <w:rFonts w:ascii="Consolas" w:eastAsia="Times New Roman" w:hAnsi="Consolas"/>
      <w:lang w:val="lt-LT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9C741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 w:after="0"/>
      <w:ind w:left="1134" w:hanging="1134"/>
    </w:pPr>
    <w:rPr>
      <w:rFonts w:asciiTheme="majorHAnsi" w:eastAsiaTheme="majorEastAsia" w:hAnsiTheme="majorHAnsi" w:cstheme="majorBidi"/>
      <w:sz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9C7416"/>
    <w:rPr>
      <w:rFonts w:asciiTheme="majorHAnsi" w:eastAsiaTheme="majorEastAsia" w:hAnsiTheme="majorHAnsi" w:cstheme="majorBidi"/>
      <w:sz w:val="24"/>
      <w:szCs w:val="24"/>
      <w:shd w:val="pct20" w:color="auto" w:fill="auto"/>
      <w:lang w:val="lt-LT"/>
    </w:rPr>
  </w:style>
  <w:style w:type="paragraph" w:styleId="NormalIndent">
    <w:name w:val="Normal Indent"/>
    <w:basedOn w:val="Normal"/>
    <w:uiPriority w:val="99"/>
    <w:semiHidden/>
    <w:unhideWhenUsed/>
    <w:rsid w:val="009C7416"/>
    <w:pPr>
      <w:ind w:left="1296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9C7416"/>
    <w:pPr>
      <w:spacing w:before="0"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9C7416"/>
    <w:rPr>
      <w:rFonts w:ascii="Arial" w:eastAsia="Times New Roman" w:hAnsi="Arial"/>
      <w:szCs w:val="24"/>
      <w:lang w:val="lt-LT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9C7416"/>
    <w:pPr>
      <w:spacing w:before="0"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9C7416"/>
    <w:rPr>
      <w:rFonts w:ascii="Consolas" w:eastAsia="Times New Roman" w:hAnsi="Consolas"/>
      <w:sz w:val="21"/>
      <w:szCs w:val="21"/>
      <w:lang w:val="lt-LT"/>
    </w:rPr>
  </w:style>
  <w:style w:type="paragraph" w:styleId="Quote">
    <w:name w:val="Quote"/>
    <w:basedOn w:val="Normal"/>
    <w:next w:val="Normal"/>
    <w:link w:val="QuoteChar"/>
    <w:uiPriority w:val="29"/>
    <w:rsid w:val="009C7416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9C7416"/>
    <w:rPr>
      <w:rFonts w:ascii="Arial" w:eastAsia="Times New Roman" w:hAnsi="Arial"/>
      <w:i/>
      <w:iCs/>
      <w:color w:val="000000" w:themeColor="text1"/>
      <w:szCs w:val="24"/>
      <w:lang w:val="lt-LT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9C741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9C7416"/>
    <w:rPr>
      <w:rFonts w:ascii="Arial" w:eastAsia="Times New Roman" w:hAnsi="Arial"/>
      <w:szCs w:val="24"/>
      <w:lang w:val="lt-LT"/>
    </w:rPr>
  </w:style>
  <w:style w:type="paragraph" w:styleId="Signature">
    <w:name w:val="Signature"/>
    <w:basedOn w:val="Normal"/>
    <w:link w:val="SignatureChar"/>
    <w:uiPriority w:val="99"/>
    <w:semiHidden/>
    <w:unhideWhenUsed/>
    <w:rsid w:val="009C7416"/>
    <w:pPr>
      <w:spacing w:before="0"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9C7416"/>
    <w:rPr>
      <w:rFonts w:ascii="Arial" w:eastAsia="Times New Roman" w:hAnsi="Arial"/>
      <w:szCs w:val="24"/>
      <w:lang w:val="lt-LT"/>
    </w:rPr>
  </w:style>
  <w:style w:type="paragraph" w:styleId="Subtitle">
    <w:name w:val="Subtitle"/>
    <w:basedOn w:val="Normal"/>
    <w:next w:val="Normal"/>
    <w:link w:val="SubtitleChar"/>
    <w:uiPriority w:val="11"/>
    <w:rsid w:val="009C7416"/>
    <w:pPr>
      <w:numPr>
        <w:ilvl w:val="1"/>
      </w:numPr>
      <w:ind w:firstLine="567"/>
    </w:pPr>
    <w:rPr>
      <w:rFonts w:asciiTheme="majorHAnsi" w:eastAsiaTheme="majorEastAsia" w:hAnsiTheme="majorHAnsi" w:cstheme="majorBidi"/>
      <w:i/>
      <w:iCs/>
      <w:color w:val="DDDDDD" w:themeColor="accent1"/>
      <w:spacing w:val="15"/>
      <w:sz w:val="24"/>
    </w:rPr>
  </w:style>
  <w:style w:type="character" w:customStyle="1" w:styleId="SubtitleChar">
    <w:name w:val="Subtitle Char"/>
    <w:basedOn w:val="DefaultParagraphFont"/>
    <w:link w:val="Subtitle"/>
    <w:uiPriority w:val="11"/>
    <w:rsid w:val="009C7416"/>
    <w:rPr>
      <w:rFonts w:asciiTheme="majorHAnsi" w:eastAsiaTheme="majorEastAsia" w:hAnsiTheme="majorHAnsi" w:cstheme="majorBidi"/>
      <w:i/>
      <w:iCs/>
      <w:color w:val="DDDDDD" w:themeColor="accent1"/>
      <w:spacing w:val="15"/>
      <w:sz w:val="24"/>
      <w:szCs w:val="24"/>
      <w:lang w:val="lt-LT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9C741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9C741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rsid w:val="009C7416"/>
    <w:pPr>
      <w:pBdr>
        <w:bottom w:val="single" w:sz="8" w:space="4" w:color="DDDDDD" w:themeColor="accent1"/>
      </w:pBdr>
      <w:spacing w:before="0" w:after="300"/>
      <w:contextualSpacing/>
    </w:pPr>
    <w:rPr>
      <w:rFonts w:asciiTheme="majorHAnsi" w:eastAsiaTheme="majorEastAsia" w:hAnsiTheme="majorHAnsi" w:cstheme="majorBidi"/>
      <w:color w:val="000000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9C7416"/>
    <w:rPr>
      <w:rFonts w:asciiTheme="majorHAnsi" w:eastAsiaTheme="majorEastAsia" w:hAnsiTheme="majorHAnsi" w:cstheme="majorBidi"/>
      <w:color w:val="000000" w:themeColor="text2" w:themeShade="BF"/>
      <w:spacing w:val="5"/>
      <w:kern w:val="28"/>
      <w:sz w:val="52"/>
      <w:szCs w:val="52"/>
      <w:lang w:val="lt-LT"/>
    </w:rPr>
  </w:style>
  <w:style w:type="paragraph" w:styleId="TOAHeading">
    <w:name w:val="toa heading"/>
    <w:basedOn w:val="Normal"/>
    <w:next w:val="Normal"/>
    <w:uiPriority w:val="99"/>
    <w:semiHidden/>
    <w:unhideWhenUsed/>
    <w:rsid w:val="009C7416"/>
    <w:pPr>
      <w:spacing w:before="120"/>
    </w:pPr>
    <w:rPr>
      <w:rFonts w:asciiTheme="majorHAnsi" w:eastAsiaTheme="majorEastAsia" w:hAnsiTheme="majorHAnsi" w:cstheme="majorBidi"/>
      <w:b/>
      <w:bCs/>
      <w:sz w:val="24"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9C7416"/>
    <w:pPr>
      <w:spacing w:after="100"/>
      <w:ind w:left="600"/>
    </w:pPr>
  </w:style>
  <w:style w:type="paragraph" w:styleId="TOC5">
    <w:name w:val="toc 5"/>
    <w:basedOn w:val="Normal"/>
    <w:next w:val="Normal"/>
    <w:autoRedefine/>
    <w:uiPriority w:val="39"/>
    <w:semiHidden/>
    <w:unhideWhenUsed/>
    <w:rsid w:val="009C7416"/>
    <w:pPr>
      <w:spacing w:after="100"/>
      <w:ind w:left="800"/>
    </w:pPr>
  </w:style>
  <w:style w:type="paragraph" w:styleId="TOC6">
    <w:name w:val="toc 6"/>
    <w:basedOn w:val="Normal"/>
    <w:next w:val="Normal"/>
    <w:autoRedefine/>
    <w:uiPriority w:val="39"/>
    <w:semiHidden/>
    <w:unhideWhenUsed/>
    <w:rsid w:val="009C7416"/>
    <w:pPr>
      <w:spacing w:after="100"/>
      <w:ind w:left="1000"/>
    </w:pPr>
  </w:style>
  <w:style w:type="paragraph" w:styleId="TOC7">
    <w:name w:val="toc 7"/>
    <w:basedOn w:val="Normal"/>
    <w:next w:val="Normal"/>
    <w:autoRedefine/>
    <w:uiPriority w:val="39"/>
    <w:semiHidden/>
    <w:unhideWhenUsed/>
    <w:rsid w:val="009C7416"/>
    <w:pPr>
      <w:spacing w:after="100"/>
      <w:ind w:left="1200"/>
    </w:pPr>
  </w:style>
  <w:style w:type="paragraph" w:styleId="TOC8">
    <w:name w:val="toc 8"/>
    <w:basedOn w:val="Normal"/>
    <w:next w:val="Normal"/>
    <w:autoRedefine/>
    <w:uiPriority w:val="39"/>
    <w:semiHidden/>
    <w:unhideWhenUsed/>
    <w:rsid w:val="009C7416"/>
    <w:pPr>
      <w:spacing w:after="100"/>
      <w:ind w:left="140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9C7416"/>
    <w:pPr>
      <w:spacing w:after="100"/>
      <w:ind w:left="160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C7416"/>
    <w:pPr>
      <w:numPr>
        <w:numId w:val="0"/>
      </w:numPr>
      <w:spacing w:before="480"/>
      <w:ind w:firstLine="567"/>
      <w:jc w:val="both"/>
      <w:outlineLvl w:val="9"/>
    </w:pPr>
    <w:rPr>
      <w:rFonts w:asciiTheme="majorHAnsi" w:eastAsiaTheme="majorEastAsia" w:hAnsiTheme="majorHAnsi" w:cstheme="majorBidi"/>
      <w:caps w:val="0"/>
      <w:color w:val="A5A5A5" w:themeColor="accent1" w:themeShade="BF"/>
      <w:sz w:val="28"/>
    </w:rPr>
  </w:style>
  <w:style w:type="character" w:customStyle="1" w:styleId="HeaderChar">
    <w:name w:val="Header Char"/>
    <w:aliases w:val="Blanko antraste Char,HEADER_EN Char"/>
    <w:basedOn w:val="DefaultParagraphFont"/>
    <w:link w:val="Header"/>
    <w:uiPriority w:val="99"/>
    <w:rsid w:val="00197EE5"/>
    <w:rPr>
      <w:rFonts w:ascii="Arial" w:hAnsi="Arial"/>
      <w:lang w:val="lt-LT"/>
    </w:rPr>
  </w:style>
  <w:style w:type="character" w:customStyle="1" w:styleId="FooterChar">
    <w:name w:val="Footer Char"/>
    <w:aliases w:val="Char Char Char"/>
    <w:basedOn w:val="DefaultParagraphFont"/>
    <w:link w:val="Footer"/>
    <w:rsid w:val="00197EE5"/>
    <w:rPr>
      <w:rFonts w:ascii="Arial" w:hAnsi="Arial"/>
      <w:lang w:val="lt-LT"/>
    </w:rPr>
  </w:style>
  <w:style w:type="character" w:customStyle="1" w:styleId="BalloonTextChar">
    <w:name w:val="Balloon Text Char"/>
    <w:link w:val="BalloonText"/>
    <w:uiPriority w:val="99"/>
    <w:rsid w:val="00197EE5"/>
    <w:rPr>
      <w:rFonts w:ascii="Tahoma" w:hAnsi="Tahoma"/>
      <w:sz w:val="16"/>
      <w:szCs w:val="16"/>
      <w:lang w:val="lt-LT"/>
    </w:rPr>
  </w:style>
  <w:style w:type="character" w:customStyle="1" w:styleId="BodyTextIndent2Char">
    <w:name w:val="Body Text Indent 2 Char"/>
    <w:link w:val="BodyTextIndent2"/>
    <w:rsid w:val="00197EE5"/>
    <w:rPr>
      <w:rFonts w:ascii="Arial" w:eastAsia="Times New Roman" w:hAnsi="Arial"/>
      <w:szCs w:val="24"/>
      <w:lang w:val="lt-LT"/>
    </w:rPr>
  </w:style>
  <w:style w:type="paragraph" w:customStyle="1" w:styleId="Style1">
    <w:name w:val="Style1"/>
    <w:basedOn w:val="Normal"/>
    <w:link w:val="Style1Char"/>
    <w:uiPriority w:val="99"/>
    <w:rsid w:val="00197EE5"/>
    <w:pPr>
      <w:numPr>
        <w:numId w:val="16"/>
      </w:numPr>
      <w:suppressAutoHyphens w:val="0"/>
      <w:autoSpaceDN/>
      <w:spacing w:before="0" w:after="0"/>
      <w:jc w:val="left"/>
      <w:textAlignment w:val="auto"/>
    </w:pPr>
    <w:rPr>
      <w:rFonts w:ascii="Times New Roman" w:hAnsi="Times New Roman" w:cs="Arial Unicode MS"/>
      <w:sz w:val="24"/>
      <w:lang w:bidi="lo-LA"/>
    </w:rPr>
  </w:style>
  <w:style w:type="character" w:customStyle="1" w:styleId="Style1Char">
    <w:name w:val="Style1 Char"/>
    <w:link w:val="Style1"/>
    <w:uiPriority w:val="99"/>
    <w:locked/>
    <w:rsid w:val="00197EE5"/>
    <w:rPr>
      <w:rFonts w:ascii="Times New Roman" w:eastAsia="Times New Roman" w:hAnsi="Times New Roman" w:cs="Arial Unicode MS"/>
      <w:sz w:val="24"/>
      <w:szCs w:val="24"/>
      <w:lang w:val="lt-LT" w:bidi="lo-LA"/>
    </w:rPr>
  </w:style>
  <w:style w:type="paragraph" w:customStyle="1" w:styleId="WW-BodyText3">
    <w:name w:val="WW-Body Text 3"/>
    <w:basedOn w:val="Normal"/>
    <w:rsid w:val="00197EE5"/>
    <w:pPr>
      <w:autoSpaceDN/>
      <w:spacing w:before="0" w:after="0"/>
      <w:ind w:firstLine="0"/>
      <w:textAlignment w:val="auto"/>
    </w:pPr>
    <w:rPr>
      <w:rFonts w:ascii="Times New Roman" w:hAnsi="Times New Roman"/>
      <w:b/>
      <w:bCs/>
      <w:color w:val="008000"/>
      <w:szCs w:val="20"/>
      <w:lang w:eastAsia="ar-SA"/>
    </w:rPr>
  </w:style>
  <w:style w:type="character" w:styleId="Strong">
    <w:name w:val="Strong"/>
    <w:uiPriority w:val="22"/>
    <w:rsid w:val="00197EE5"/>
    <w:rPr>
      <w:b/>
      <w:bCs/>
    </w:rPr>
  </w:style>
  <w:style w:type="paragraph" w:customStyle="1" w:styleId="BodyText1">
    <w:name w:val="Body Text1"/>
    <w:rsid w:val="00197EE5"/>
    <w:pPr>
      <w:autoSpaceDE w:val="0"/>
      <w:autoSpaceDN w:val="0"/>
      <w:adjustRightInd w:val="0"/>
      <w:ind w:firstLine="312"/>
      <w:jc w:val="both"/>
    </w:pPr>
    <w:rPr>
      <w:rFonts w:ascii="TimesLT" w:eastAsia="Times New Roman" w:hAnsi="TimesLT"/>
    </w:rPr>
  </w:style>
  <w:style w:type="paragraph" w:customStyle="1" w:styleId="TableParagraph">
    <w:name w:val="Table Paragraph"/>
    <w:basedOn w:val="Normal"/>
    <w:uiPriority w:val="1"/>
    <w:rsid w:val="00197EE5"/>
    <w:pPr>
      <w:widowControl w:val="0"/>
      <w:suppressAutoHyphens w:val="0"/>
      <w:autoSpaceDE w:val="0"/>
      <w:spacing w:before="0" w:after="0"/>
      <w:ind w:firstLine="0"/>
      <w:jc w:val="left"/>
      <w:textAlignment w:val="auto"/>
    </w:pPr>
    <w:rPr>
      <w:rFonts w:eastAsia="Arial" w:cs="Arial"/>
      <w:sz w:val="22"/>
      <w:szCs w:val="22"/>
      <w:lang w:val="en-US"/>
    </w:rPr>
  </w:style>
  <w:style w:type="paragraph" w:customStyle="1" w:styleId="Default">
    <w:name w:val="Default"/>
    <w:rsid w:val="00197EE5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lt-LT" w:eastAsia="lt-LT"/>
    </w:rPr>
  </w:style>
  <w:style w:type="paragraph" w:customStyle="1" w:styleId="aikinamaisratas">
    <w:name w:val="aiškinamais raštas"/>
    <w:basedOn w:val="Normal1"/>
    <w:uiPriority w:val="99"/>
    <w:qFormat/>
    <w:rsid w:val="00197EE5"/>
    <w:pPr>
      <w:autoSpaceDE/>
      <w:autoSpaceDN/>
      <w:spacing w:before="0" w:after="170" w:line="300" w:lineRule="atLeast"/>
      <w:ind w:firstLine="0"/>
      <w:jc w:val="both"/>
      <w:textAlignment w:val="center"/>
    </w:pPr>
    <w:rPr>
      <w:rFonts w:eastAsia="SimSun" w:cs="Arial"/>
      <w:color w:val="000000"/>
      <w:sz w:val="22"/>
      <w:szCs w:val="22"/>
      <w:lang w:val="en-US" w:eastAsia="zh-CN"/>
    </w:rPr>
  </w:style>
  <w:style w:type="paragraph" w:customStyle="1" w:styleId="aikinamaisirataspunktai">
    <w:name w:val="aiškinamaisi raštas punktai"/>
    <w:basedOn w:val="aikinamaisratas"/>
    <w:uiPriority w:val="99"/>
    <w:qFormat/>
    <w:rsid w:val="00197EE5"/>
    <w:pPr>
      <w:spacing w:after="113" w:line="288" w:lineRule="auto"/>
      <w:ind w:left="170"/>
      <w:jc w:val="left"/>
    </w:pPr>
  </w:style>
  <w:style w:type="character" w:customStyle="1" w:styleId="Heading4Char">
    <w:name w:val="Heading 4 Char"/>
    <w:basedOn w:val="DefaultParagraphFont"/>
    <w:link w:val="Heading4"/>
    <w:rsid w:val="00197EE5"/>
    <w:rPr>
      <w:rFonts w:ascii="Cambria" w:eastAsia="Times New Roman" w:hAnsi="Cambria"/>
      <w:b/>
      <w:bCs/>
      <w:i/>
      <w:iCs/>
      <w:color w:val="4F81BD"/>
      <w:szCs w:val="24"/>
      <w:lang w:val="lt-LT"/>
    </w:rPr>
  </w:style>
  <w:style w:type="paragraph" w:customStyle="1" w:styleId="TEKSTAS">
    <w:name w:val="TEKSTAS"/>
    <w:basedOn w:val="Normal"/>
    <w:link w:val="TEKSTASChar"/>
    <w:qFormat/>
    <w:rsid w:val="00197EE5"/>
    <w:pPr>
      <w:suppressAutoHyphens w:val="0"/>
      <w:autoSpaceDN/>
      <w:spacing w:before="0" w:after="0"/>
      <w:ind w:firstLine="720"/>
      <w:textAlignment w:val="auto"/>
    </w:pPr>
    <w:rPr>
      <w:rFonts w:cs="Arial"/>
      <w:bCs/>
      <w:noProof/>
      <w:szCs w:val="20"/>
    </w:rPr>
  </w:style>
  <w:style w:type="paragraph" w:customStyle="1" w:styleId="PASTRAIPOSANTRAT">
    <w:name w:val="PASTRAIPOS ANTRAŠTĖ"/>
    <w:basedOn w:val="Normal"/>
    <w:link w:val="PASTRAIPOSANTRATChar"/>
    <w:qFormat/>
    <w:rsid w:val="00197EE5"/>
    <w:pPr>
      <w:numPr>
        <w:numId w:val="17"/>
      </w:numPr>
      <w:suppressAutoHyphens w:val="0"/>
      <w:autoSpaceDN/>
      <w:spacing w:before="0" w:after="0"/>
      <w:textAlignment w:val="auto"/>
    </w:pPr>
    <w:rPr>
      <w:rFonts w:cs="Arial"/>
      <w:b/>
      <w:noProof/>
      <w:szCs w:val="20"/>
    </w:rPr>
  </w:style>
  <w:style w:type="character" w:customStyle="1" w:styleId="TEKSTASChar">
    <w:name w:val="TEKSTAS Char"/>
    <w:basedOn w:val="DefaultParagraphFont"/>
    <w:link w:val="TEKSTAS"/>
    <w:rsid w:val="00197EE5"/>
    <w:rPr>
      <w:rFonts w:ascii="Arial" w:eastAsia="Times New Roman" w:hAnsi="Arial" w:cs="Arial"/>
      <w:bCs/>
      <w:noProof/>
      <w:lang w:val="lt-LT"/>
    </w:rPr>
  </w:style>
  <w:style w:type="paragraph" w:customStyle="1" w:styleId="DOKUMENTOANTRAT">
    <w:name w:val="DOKUMENTO ANTRAŠTĖ"/>
    <w:basedOn w:val="Normal"/>
    <w:link w:val="DOKUMENTOANTRATChar"/>
    <w:qFormat/>
    <w:rsid w:val="00197EE5"/>
    <w:pPr>
      <w:suppressAutoHyphens w:val="0"/>
      <w:autoSpaceDN/>
      <w:spacing w:before="0" w:after="0"/>
      <w:ind w:firstLine="0"/>
      <w:jc w:val="center"/>
      <w:textAlignment w:val="auto"/>
    </w:pPr>
    <w:rPr>
      <w:rFonts w:cs="Arial"/>
      <w:b/>
      <w:szCs w:val="20"/>
    </w:rPr>
  </w:style>
  <w:style w:type="character" w:customStyle="1" w:styleId="PASTRAIPOSANTRATChar">
    <w:name w:val="PASTRAIPOS ANTRAŠTĖ Char"/>
    <w:basedOn w:val="DefaultParagraphFont"/>
    <w:link w:val="PASTRAIPOSANTRAT"/>
    <w:rsid w:val="00197EE5"/>
    <w:rPr>
      <w:rFonts w:ascii="Arial" w:eastAsia="Times New Roman" w:hAnsi="Arial" w:cs="Arial"/>
      <w:b/>
      <w:noProof/>
      <w:lang w:val="lt-LT"/>
    </w:rPr>
  </w:style>
  <w:style w:type="character" w:customStyle="1" w:styleId="DOKUMENTOANTRATChar">
    <w:name w:val="DOKUMENTO ANTRAŠTĖ Char"/>
    <w:basedOn w:val="DefaultParagraphFont"/>
    <w:link w:val="DOKUMENTOANTRAT"/>
    <w:rsid w:val="00197EE5"/>
    <w:rPr>
      <w:rFonts w:ascii="Arial" w:eastAsia="Times New Roman" w:hAnsi="Arial" w:cs="Arial"/>
      <w:b/>
      <w:lang w:val="lt-LT"/>
    </w:rPr>
  </w:style>
  <w:style w:type="paragraph" w:customStyle="1" w:styleId="LENTELS">
    <w:name w:val="LENTELĖS"/>
    <w:basedOn w:val="TEKSTAS"/>
    <w:link w:val="LENTELSChar"/>
    <w:rsid w:val="00197EE5"/>
    <w:rPr>
      <w:bCs w:val="0"/>
      <w:i/>
      <w:iCs/>
      <w:lang w:bidi="lo-LA"/>
    </w:rPr>
  </w:style>
  <w:style w:type="character" w:customStyle="1" w:styleId="LENTELSChar">
    <w:name w:val="LENTELĖS Char"/>
    <w:basedOn w:val="TEKSTASChar"/>
    <w:link w:val="LENTELS"/>
    <w:rsid w:val="00197EE5"/>
    <w:rPr>
      <w:rFonts w:ascii="Arial" w:eastAsia="Times New Roman" w:hAnsi="Arial" w:cs="Arial"/>
      <w:bCs/>
      <w:i/>
      <w:iCs/>
      <w:noProof/>
      <w:lang w:val="lt-LT" w:bidi="lo-LA"/>
    </w:rPr>
  </w:style>
  <w:style w:type="paragraph" w:customStyle="1" w:styleId="ANTRASTES">
    <w:name w:val="ANTRASTES"/>
    <w:basedOn w:val="Normal"/>
    <w:link w:val="ANTRASTESChar"/>
    <w:qFormat/>
    <w:rsid w:val="00197EE5"/>
    <w:pPr>
      <w:numPr>
        <w:numId w:val="19"/>
      </w:numPr>
      <w:suppressAutoHyphens w:val="0"/>
      <w:autoSpaceDN/>
      <w:spacing w:before="0" w:after="0"/>
      <w:textAlignment w:val="auto"/>
    </w:pPr>
    <w:rPr>
      <w:rFonts w:cs="Arial"/>
      <w:b/>
      <w:noProof/>
      <w:szCs w:val="20"/>
    </w:rPr>
  </w:style>
  <w:style w:type="character" w:customStyle="1" w:styleId="ANTRASTESChar">
    <w:name w:val="ANTRASTES Char"/>
    <w:basedOn w:val="DefaultParagraphFont"/>
    <w:link w:val="ANTRASTES"/>
    <w:rsid w:val="00197EE5"/>
    <w:rPr>
      <w:rFonts w:ascii="Arial" w:eastAsia="Times New Roman" w:hAnsi="Arial" w:cs="Arial"/>
      <w:b/>
      <w:noProof/>
      <w:lang w:val="lt-LT"/>
    </w:rPr>
  </w:style>
  <w:style w:type="character" w:customStyle="1" w:styleId="BodyText2Char">
    <w:name w:val="Body Text 2 Char"/>
    <w:basedOn w:val="DefaultParagraphFont"/>
    <w:link w:val="BodyText2"/>
    <w:uiPriority w:val="99"/>
    <w:rsid w:val="00197EE5"/>
    <w:rPr>
      <w:rFonts w:ascii="Arial" w:eastAsia="Times New Roman" w:hAnsi="Arial"/>
      <w:szCs w:val="24"/>
      <w:lang w:val="lt-LT"/>
    </w:rPr>
  </w:style>
  <w:style w:type="character" w:styleId="Emphasis">
    <w:name w:val="Emphasis"/>
    <w:basedOn w:val="DefaultParagraphFont"/>
    <w:uiPriority w:val="20"/>
    <w:qFormat/>
    <w:rsid w:val="00197EE5"/>
    <w:rPr>
      <w:i/>
      <w:iCs/>
    </w:rPr>
  </w:style>
  <w:style w:type="paragraph" w:customStyle="1" w:styleId="Style2">
    <w:name w:val="Style2"/>
    <w:basedOn w:val="Normal"/>
    <w:link w:val="Style2Char"/>
    <w:rsid w:val="00197EE5"/>
    <w:pPr>
      <w:suppressAutoHyphens w:val="0"/>
      <w:autoSpaceDN/>
      <w:spacing w:before="40" w:after="40"/>
      <w:ind w:firstLine="0"/>
      <w:jc w:val="left"/>
      <w:textAlignment w:val="auto"/>
    </w:pPr>
    <w:rPr>
      <w:rFonts w:eastAsia="Calibri" w:cs="Arial"/>
      <w:noProof/>
      <w:szCs w:val="20"/>
      <w:lang w:bidi="lo-LA"/>
    </w:rPr>
  </w:style>
  <w:style w:type="character" w:customStyle="1" w:styleId="Style2Char">
    <w:name w:val="Style2 Char"/>
    <w:basedOn w:val="DefaultParagraphFont"/>
    <w:link w:val="Style2"/>
    <w:rsid w:val="00197EE5"/>
    <w:rPr>
      <w:rFonts w:ascii="Arial" w:hAnsi="Arial" w:cs="Arial"/>
      <w:noProof/>
      <w:lang w:val="lt-LT" w:bidi="lo-LA"/>
    </w:rPr>
  </w:style>
  <w:style w:type="paragraph" w:customStyle="1" w:styleId="subantrastes">
    <w:name w:val="sub antrastes"/>
    <w:basedOn w:val="TEKSTAS"/>
    <w:link w:val="subantrastesChar"/>
    <w:qFormat/>
    <w:rsid w:val="00197EE5"/>
    <w:pPr>
      <w:numPr>
        <w:ilvl w:val="1"/>
        <w:numId w:val="18"/>
      </w:numPr>
      <w:spacing w:before="40"/>
      <w:ind w:left="788" w:hanging="431"/>
    </w:pPr>
    <w:rPr>
      <w:b/>
    </w:rPr>
  </w:style>
  <w:style w:type="paragraph" w:customStyle="1" w:styleId="subsubantrastes">
    <w:name w:val="sub sub antrastes"/>
    <w:basedOn w:val="TEKSTAS"/>
    <w:link w:val="subsubantrastesChar"/>
    <w:qFormat/>
    <w:rsid w:val="00197EE5"/>
    <w:pPr>
      <w:numPr>
        <w:ilvl w:val="2"/>
        <w:numId w:val="18"/>
      </w:numPr>
      <w:spacing w:before="40"/>
      <w:ind w:left="1225" w:hanging="505"/>
    </w:pPr>
    <w:rPr>
      <w:b/>
    </w:rPr>
  </w:style>
  <w:style w:type="character" w:customStyle="1" w:styleId="subantrastesChar">
    <w:name w:val="sub antrastes Char"/>
    <w:basedOn w:val="TEKSTASChar"/>
    <w:link w:val="subantrastes"/>
    <w:rsid w:val="00197EE5"/>
    <w:rPr>
      <w:rFonts w:ascii="Arial" w:eastAsia="Times New Roman" w:hAnsi="Arial" w:cs="Arial"/>
      <w:b/>
      <w:bCs/>
      <w:noProof/>
      <w:lang w:val="lt-LT"/>
    </w:rPr>
  </w:style>
  <w:style w:type="paragraph" w:customStyle="1" w:styleId="subsubsubantrastes">
    <w:name w:val="sub sub sub antrastes"/>
    <w:basedOn w:val="TEKSTAS"/>
    <w:link w:val="subsubsubantrastesChar"/>
    <w:qFormat/>
    <w:rsid w:val="00197EE5"/>
    <w:pPr>
      <w:numPr>
        <w:ilvl w:val="3"/>
        <w:numId w:val="18"/>
      </w:numPr>
      <w:spacing w:before="40"/>
      <w:ind w:left="1723" w:hanging="646"/>
    </w:pPr>
    <w:rPr>
      <w:b/>
    </w:rPr>
  </w:style>
  <w:style w:type="character" w:customStyle="1" w:styleId="subsubantrastesChar">
    <w:name w:val="sub sub antrastes Char"/>
    <w:basedOn w:val="TEKSTASChar"/>
    <w:link w:val="subsubantrastes"/>
    <w:rsid w:val="00197EE5"/>
    <w:rPr>
      <w:rFonts w:ascii="Arial" w:eastAsia="Times New Roman" w:hAnsi="Arial" w:cs="Arial"/>
      <w:b/>
      <w:bCs/>
      <w:noProof/>
      <w:lang w:val="lt-LT"/>
    </w:rPr>
  </w:style>
  <w:style w:type="character" w:customStyle="1" w:styleId="subsubsubantrastesChar">
    <w:name w:val="sub sub sub antrastes Char"/>
    <w:basedOn w:val="TEKSTASChar"/>
    <w:link w:val="subsubsubantrastes"/>
    <w:qFormat/>
    <w:rsid w:val="00197EE5"/>
    <w:rPr>
      <w:rFonts w:ascii="Arial" w:eastAsia="Times New Roman" w:hAnsi="Arial" w:cs="Arial"/>
      <w:b/>
      <w:bCs/>
      <w:noProof/>
      <w:lang w:val="lt-LT"/>
    </w:rPr>
  </w:style>
  <w:style w:type="paragraph" w:customStyle="1" w:styleId="2PASTRAIPOSANTRASTE1LYGIS">
    <w:name w:val="2_PASTRAIPOS ANTRASTE 1 LYGIS"/>
    <w:basedOn w:val="3PASTRAIPOSANTRAT2"/>
    <w:link w:val="2PASTRAIPOSANTRASTE1LYGISChar"/>
    <w:qFormat/>
    <w:rsid w:val="00197EE5"/>
    <w:pPr>
      <w:numPr>
        <w:numId w:val="20"/>
      </w:numPr>
      <w:spacing w:before="40" w:after="0"/>
      <w:ind w:left="357" w:hanging="357"/>
    </w:pPr>
  </w:style>
  <w:style w:type="character" w:customStyle="1" w:styleId="2PASTRAIPOSANTRASTE1LYGISChar">
    <w:name w:val="2_PASTRAIPOS ANTRASTE 1 LYGIS Char"/>
    <w:basedOn w:val="3PASTRAIPOSANTRAT2Char"/>
    <w:link w:val="2PASTRAIPOSANTRASTE1LYGIS"/>
    <w:rsid w:val="00197EE5"/>
    <w:rPr>
      <w:rFonts w:ascii="Arial" w:eastAsia="Times New Roman" w:hAnsi="Arial" w:cs="Arial"/>
      <w:b/>
      <w:noProof/>
      <w:lang w:val="lt-LT"/>
    </w:rPr>
  </w:style>
  <w:style w:type="paragraph" w:customStyle="1" w:styleId="3TEKSTAS">
    <w:name w:val="3_TEKSTAS"/>
    <w:basedOn w:val="Normal"/>
    <w:link w:val="3TEKSTASChar"/>
    <w:qFormat/>
    <w:rsid w:val="00197EE5"/>
    <w:pPr>
      <w:suppressAutoHyphens w:val="0"/>
      <w:autoSpaceDN/>
      <w:spacing w:before="0" w:after="0"/>
      <w:ind w:firstLine="720"/>
      <w:textAlignment w:val="auto"/>
    </w:pPr>
    <w:rPr>
      <w:rFonts w:cs="Arial Unicode MS"/>
      <w:noProof/>
      <w:szCs w:val="20"/>
      <w:lang w:bidi="lo-LA"/>
    </w:rPr>
  </w:style>
  <w:style w:type="character" w:customStyle="1" w:styleId="3TEKSTASChar">
    <w:name w:val="3_TEKSTAS Char"/>
    <w:link w:val="3TEKSTAS"/>
    <w:rsid w:val="00197EE5"/>
    <w:rPr>
      <w:rFonts w:ascii="Arial" w:eastAsia="Times New Roman" w:hAnsi="Arial" w:cs="Arial Unicode MS"/>
      <w:noProof/>
      <w:lang w:bidi="lo-LA"/>
    </w:rPr>
  </w:style>
  <w:style w:type="paragraph" w:customStyle="1" w:styleId="4LENTELSirpav">
    <w:name w:val="4_LENTELĖS ir pav."/>
    <w:basedOn w:val="3TEKSTAS"/>
    <w:link w:val="4LENTELSirpavChar"/>
    <w:qFormat/>
    <w:rsid w:val="00197EE5"/>
    <w:pPr>
      <w:ind w:firstLine="0"/>
      <w:jc w:val="left"/>
    </w:pPr>
    <w:rPr>
      <w:i/>
      <w:iCs/>
    </w:rPr>
  </w:style>
  <w:style w:type="paragraph" w:customStyle="1" w:styleId="1PASTRAIPA">
    <w:name w:val="1_PASTRAIPA"/>
    <w:basedOn w:val="PASTRAIPOSANTRAT"/>
    <w:link w:val="1PASTRAIPAChar"/>
    <w:rsid w:val="00197EE5"/>
    <w:pPr>
      <w:spacing w:before="40"/>
      <w:ind w:left="839" w:hanging="839"/>
    </w:pPr>
  </w:style>
  <w:style w:type="character" w:customStyle="1" w:styleId="4LENTELSirpavChar">
    <w:name w:val="4_LENTELĖS ir pav. Char"/>
    <w:link w:val="4LENTELSirpav"/>
    <w:rsid w:val="00197EE5"/>
    <w:rPr>
      <w:rFonts w:ascii="Arial" w:eastAsia="Times New Roman" w:hAnsi="Arial" w:cs="Arial Unicode MS"/>
      <w:i/>
      <w:iCs/>
      <w:noProof/>
      <w:lang w:bidi="lo-LA"/>
    </w:rPr>
  </w:style>
  <w:style w:type="paragraph" w:customStyle="1" w:styleId="2PASTRAIPA2LYGIS0">
    <w:name w:val="2_PASTRAIPA 2 LYGIS"/>
    <w:basedOn w:val="Normal"/>
    <w:link w:val="2PASTRAIPA2LYGISChar"/>
    <w:rsid w:val="00197EE5"/>
    <w:pPr>
      <w:suppressAutoHyphens w:val="0"/>
      <w:autoSpaceDN/>
      <w:spacing w:beforeLines="20" w:after="0"/>
      <w:ind w:left="714" w:hanging="357"/>
      <w:jc w:val="left"/>
      <w:textAlignment w:val="auto"/>
    </w:pPr>
    <w:rPr>
      <w:rFonts w:cs="Arial"/>
      <w:b/>
      <w:noProof/>
      <w:szCs w:val="20"/>
    </w:rPr>
  </w:style>
  <w:style w:type="character" w:customStyle="1" w:styleId="1PASTRAIPAChar">
    <w:name w:val="1_PASTRAIPA Char"/>
    <w:basedOn w:val="PASTRAIPOSANTRATChar"/>
    <w:link w:val="1PASTRAIPA"/>
    <w:rsid w:val="00197EE5"/>
    <w:rPr>
      <w:rFonts w:ascii="Arial" w:eastAsia="Times New Roman" w:hAnsi="Arial" w:cs="Arial"/>
      <w:b/>
      <w:noProof/>
      <w:lang w:val="lt-LT"/>
    </w:rPr>
  </w:style>
  <w:style w:type="character" w:customStyle="1" w:styleId="2PASTRAIPA2LYGISChar">
    <w:name w:val="2_PASTRAIPA 2 LYGIS Char"/>
    <w:link w:val="2PASTRAIPA2LYGIS0"/>
    <w:rsid w:val="00197EE5"/>
    <w:rPr>
      <w:rFonts w:ascii="Arial" w:eastAsia="Times New Roman" w:hAnsi="Arial" w:cs="Arial"/>
      <w:b/>
      <w:noProof/>
    </w:rPr>
  </w:style>
  <w:style w:type="paragraph" w:customStyle="1" w:styleId="3PASTRAIPA3LYGIS">
    <w:name w:val="3_PASTRAIPA_3 LYGIS"/>
    <w:basedOn w:val="2PASTRAIPA2LYGIS0"/>
    <w:rsid w:val="00197EE5"/>
    <w:pPr>
      <w:tabs>
        <w:tab w:val="num" w:pos="0"/>
      </w:tabs>
      <w:ind w:left="1276" w:hanging="567"/>
    </w:pPr>
  </w:style>
  <w:style w:type="paragraph" w:customStyle="1" w:styleId="1Pastraipa0">
    <w:name w:val="1_Pastraipa"/>
    <w:basedOn w:val="PASTRAIPOSANTRAT"/>
    <w:link w:val="1PastraipaChar0"/>
    <w:rsid w:val="00197EE5"/>
    <w:pPr>
      <w:spacing w:before="40"/>
    </w:pPr>
  </w:style>
  <w:style w:type="paragraph" w:customStyle="1" w:styleId="1PASTRAIPA1LYGIS">
    <w:name w:val="1_PASTRAIPA_1 LYGIS"/>
    <w:basedOn w:val="PASTRAIPOSANTRAT"/>
    <w:link w:val="1PASTRAIPA1LYGISChar"/>
    <w:qFormat/>
    <w:rsid w:val="00197EE5"/>
    <w:pPr>
      <w:numPr>
        <w:numId w:val="21"/>
      </w:numPr>
      <w:spacing w:before="40"/>
    </w:pPr>
  </w:style>
  <w:style w:type="character" w:customStyle="1" w:styleId="1PastraipaChar0">
    <w:name w:val="1_Pastraipa Char"/>
    <w:basedOn w:val="PASTRAIPOSANTRATChar"/>
    <w:link w:val="1Pastraipa0"/>
    <w:rsid w:val="00197EE5"/>
    <w:rPr>
      <w:rFonts w:ascii="Arial" w:eastAsia="Times New Roman" w:hAnsi="Arial" w:cs="Arial"/>
      <w:b/>
      <w:noProof/>
      <w:lang w:val="lt-LT"/>
    </w:rPr>
  </w:style>
  <w:style w:type="paragraph" w:customStyle="1" w:styleId="2PASTRAIPA2LYGIS">
    <w:name w:val="2_PASTRAIPA_2 LYGIS"/>
    <w:basedOn w:val="1PASTRAIPA1LYGIS"/>
    <w:link w:val="2PASTRAIPA2LYGISChar0"/>
    <w:qFormat/>
    <w:rsid w:val="00197EE5"/>
    <w:pPr>
      <w:numPr>
        <w:ilvl w:val="1"/>
      </w:numPr>
    </w:pPr>
  </w:style>
  <w:style w:type="character" w:customStyle="1" w:styleId="1PASTRAIPA1LYGISChar">
    <w:name w:val="1_PASTRAIPA_1 LYGIS Char"/>
    <w:basedOn w:val="PASTRAIPOSANTRATChar"/>
    <w:link w:val="1PASTRAIPA1LYGIS"/>
    <w:rsid w:val="00197EE5"/>
    <w:rPr>
      <w:rFonts w:ascii="Arial" w:eastAsia="Times New Roman" w:hAnsi="Arial" w:cs="Arial"/>
      <w:b/>
      <w:noProof/>
      <w:lang w:val="lt-LT"/>
    </w:rPr>
  </w:style>
  <w:style w:type="paragraph" w:customStyle="1" w:styleId="3PASTRAIPA3LYGIS3">
    <w:name w:val="3_PASTRAIPA_3 LYGIS3"/>
    <w:basedOn w:val="2PASTRAIPA2LYGIS"/>
    <w:link w:val="3PASTRAIPA3LYGIS3Char"/>
    <w:qFormat/>
    <w:rsid w:val="00197EE5"/>
    <w:pPr>
      <w:numPr>
        <w:ilvl w:val="2"/>
      </w:numPr>
    </w:pPr>
  </w:style>
  <w:style w:type="character" w:customStyle="1" w:styleId="2PASTRAIPA2LYGISChar0">
    <w:name w:val="2_PASTRAIPA_2 LYGIS Char"/>
    <w:basedOn w:val="1PASTRAIPA1LYGISChar"/>
    <w:link w:val="2PASTRAIPA2LYGIS"/>
    <w:rsid w:val="00197EE5"/>
    <w:rPr>
      <w:rFonts w:ascii="Arial" w:eastAsia="Times New Roman" w:hAnsi="Arial" w:cs="Arial"/>
      <w:b/>
      <w:noProof/>
      <w:lang w:val="lt-LT"/>
    </w:rPr>
  </w:style>
  <w:style w:type="character" w:customStyle="1" w:styleId="typewriter">
    <w:name w:val="typewriter"/>
    <w:rsid w:val="00197EE5"/>
    <w:rPr>
      <w:rFonts w:ascii="Courier New" w:hAnsi="Courier New" w:cs="Courier New" w:hint="default"/>
    </w:rPr>
  </w:style>
  <w:style w:type="character" w:customStyle="1" w:styleId="3PASTRAIPA3LYGIS3Char">
    <w:name w:val="3_PASTRAIPA_3 LYGIS3 Char"/>
    <w:basedOn w:val="2PASTRAIPA2LYGISChar0"/>
    <w:link w:val="3PASTRAIPA3LYGIS3"/>
    <w:rsid w:val="00197EE5"/>
    <w:rPr>
      <w:rFonts w:ascii="Arial" w:eastAsia="Times New Roman" w:hAnsi="Arial" w:cs="Arial"/>
      <w:b/>
      <w:noProof/>
      <w:lang w:val="lt-LT"/>
    </w:rPr>
  </w:style>
  <w:style w:type="paragraph" w:customStyle="1" w:styleId="tekstas0">
    <w:name w:val="tekstas"/>
    <w:basedOn w:val="Normal"/>
    <w:link w:val="tekstasChar0"/>
    <w:rsid w:val="00197EE5"/>
    <w:pPr>
      <w:suppressAutoHyphens w:val="0"/>
      <w:autoSpaceDN/>
      <w:spacing w:before="0" w:after="0"/>
      <w:ind w:firstLine="720"/>
      <w:textAlignment w:val="auto"/>
    </w:pPr>
    <w:rPr>
      <w:rFonts w:cs="Arial"/>
      <w:szCs w:val="20"/>
      <w:lang w:val="nb-NO"/>
    </w:rPr>
  </w:style>
  <w:style w:type="character" w:customStyle="1" w:styleId="tekstasChar0">
    <w:name w:val="tekstas Char"/>
    <w:link w:val="tekstas0"/>
    <w:qFormat/>
    <w:rsid w:val="00197EE5"/>
    <w:rPr>
      <w:rFonts w:ascii="Arial" w:eastAsia="Times New Roman" w:hAnsi="Arial" w:cs="Arial"/>
      <w:lang w:val="nb-NO"/>
    </w:rPr>
  </w:style>
  <w:style w:type="paragraph" w:customStyle="1" w:styleId="NoParagraphStyle">
    <w:name w:val="[No Paragraph Style]"/>
    <w:link w:val="NoParagraphStyleChar"/>
    <w:rsid w:val="00197EE5"/>
    <w:pPr>
      <w:autoSpaceDE w:val="0"/>
      <w:autoSpaceDN w:val="0"/>
      <w:adjustRightInd w:val="0"/>
      <w:spacing w:line="288" w:lineRule="auto"/>
      <w:textAlignment w:val="center"/>
    </w:pPr>
    <w:rPr>
      <w:rFonts w:ascii="Times Roman" w:eastAsia="Times New Roman" w:hAnsi="Times Roman" w:cs="Times Roman"/>
      <w:color w:val="000000"/>
      <w:sz w:val="24"/>
      <w:szCs w:val="24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197EE5"/>
    <w:rPr>
      <w:rFonts w:ascii="Arial" w:eastAsia="Times New Roman" w:hAnsi="Arial"/>
      <w:sz w:val="16"/>
      <w:szCs w:val="16"/>
      <w:lang w:val="lt-LT"/>
    </w:rPr>
  </w:style>
  <w:style w:type="character" w:customStyle="1" w:styleId="NoParagraphStyleChar">
    <w:name w:val="[No Paragraph Style] Char"/>
    <w:link w:val="NoParagraphStyle"/>
    <w:rsid w:val="00197EE5"/>
    <w:rPr>
      <w:rFonts w:ascii="Times Roman" w:eastAsia="Times New Roman" w:hAnsi="Times Roman" w:cs="Times Roman"/>
      <w:color w:val="000000"/>
      <w:sz w:val="24"/>
      <w:szCs w:val="24"/>
    </w:rPr>
  </w:style>
  <w:style w:type="paragraph" w:customStyle="1" w:styleId="letelestekstas">
    <w:name w:val="leteles tekstas"/>
    <w:basedOn w:val="Normal"/>
    <w:link w:val="letelestekstasChar"/>
    <w:rsid w:val="00197EE5"/>
    <w:pPr>
      <w:suppressAutoHyphens w:val="0"/>
      <w:autoSpaceDN/>
      <w:spacing w:before="0" w:after="0"/>
      <w:ind w:firstLine="0"/>
      <w:textAlignment w:val="auto"/>
    </w:pPr>
    <w:rPr>
      <w:rFonts w:cs="Arial"/>
      <w:szCs w:val="20"/>
    </w:rPr>
  </w:style>
  <w:style w:type="paragraph" w:customStyle="1" w:styleId="1TEKSTAS">
    <w:name w:val="1_TEKSTAS"/>
    <w:basedOn w:val="Normal"/>
    <w:link w:val="1TEKSTASChar"/>
    <w:qFormat/>
    <w:rsid w:val="004B24BA"/>
    <w:pPr>
      <w:suppressAutoHyphens w:val="0"/>
      <w:autoSpaceDN/>
      <w:spacing w:before="0" w:after="0"/>
      <w:ind w:firstLine="720"/>
      <w:textAlignment w:val="auto"/>
    </w:pPr>
    <w:rPr>
      <w:rFonts w:cs="Arial Unicode MS"/>
      <w:noProof/>
      <w:szCs w:val="20"/>
      <w:lang w:bidi="lo-LA"/>
    </w:rPr>
  </w:style>
  <w:style w:type="character" w:customStyle="1" w:styleId="letelestekstasChar">
    <w:name w:val="leteles tekstas Char"/>
    <w:basedOn w:val="DefaultParagraphFont"/>
    <w:link w:val="letelestekstas"/>
    <w:rsid w:val="00197EE5"/>
    <w:rPr>
      <w:rFonts w:ascii="Arial" w:eastAsia="Times New Roman" w:hAnsi="Arial" w:cs="Arial"/>
      <w:lang w:val="lt-LT"/>
    </w:rPr>
  </w:style>
  <w:style w:type="character" w:customStyle="1" w:styleId="1TEKSTASChar">
    <w:name w:val="1_TEKSTAS Char"/>
    <w:link w:val="1TEKSTAS"/>
    <w:rsid w:val="004B24BA"/>
    <w:rPr>
      <w:rFonts w:ascii="Arial" w:eastAsia="Times New Roman" w:hAnsi="Arial" w:cs="Arial Unicode MS"/>
      <w:noProof/>
      <w:lang w:val="lt-LT" w:bidi="lo-LA"/>
    </w:rPr>
  </w:style>
  <w:style w:type="character" w:customStyle="1" w:styleId="Heading2Char">
    <w:name w:val="Heading 2 Char"/>
    <w:basedOn w:val="DefaultParagraphFont"/>
    <w:link w:val="Heading2"/>
    <w:rsid w:val="00912682"/>
    <w:rPr>
      <w:rFonts w:ascii="Arial" w:eastAsia="Times New Roman" w:hAnsi="Arial"/>
      <w:b/>
      <w:bCs/>
      <w:caps/>
      <w:szCs w:val="26"/>
      <w:lang w:val="lt-LT"/>
    </w:rPr>
  </w:style>
  <w:style w:type="numbering" w:customStyle="1" w:styleId="WW8Num3">
    <w:name w:val="WW8Num3"/>
    <w:basedOn w:val="NoList"/>
    <w:rsid w:val="00197EE5"/>
    <w:pPr>
      <w:numPr>
        <w:numId w:val="22"/>
      </w:numPr>
    </w:pPr>
  </w:style>
  <w:style w:type="paragraph" w:customStyle="1" w:styleId="NUMERACIJA">
    <w:name w:val="NUMERACIJA"/>
    <w:basedOn w:val="Normal"/>
    <w:link w:val="NUMERACIJAChar"/>
    <w:qFormat/>
    <w:rsid w:val="00CB4097"/>
    <w:pPr>
      <w:numPr>
        <w:numId w:val="23"/>
      </w:numPr>
      <w:suppressAutoHyphens w:val="0"/>
      <w:autoSpaceDN/>
      <w:spacing w:before="0" w:after="0"/>
      <w:jc w:val="center"/>
      <w:textAlignment w:val="auto"/>
    </w:pPr>
    <w:rPr>
      <w:rFonts w:cs="Arial"/>
      <w:szCs w:val="20"/>
    </w:rPr>
  </w:style>
  <w:style w:type="character" w:customStyle="1" w:styleId="NUMERACIJAChar">
    <w:name w:val="NUMERACIJA Char"/>
    <w:basedOn w:val="DefaultParagraphFont"/>
    <w:link w:val="NUMERACIJA"/>
    <w:rsid w:val="00CB4097"/>
    <w:rPr>
      <w:rFonts w:ascii="Arial" w:eastAsia="Times New Roman" w:hAnsi="Arial" w:cs="Arial"/>
      <w:lang w:val="lt-LT"/>
    </w:rPr>
  </w:style>
  <w:style w:type="paragraph" w:customStyle="1" w:styleId="Betarp1">
    <w:name w:val="Be tarpų1"/>
    <w:rsid w:val="00A9787A"/>
    <w:pPr>
      <w:suppressAutoHyphens/>
    </w:pPr>
    <w:rPr>
      <w:rFonts w:eastAsia="Arial" w:cs="Calibri"/>
      <w:sz w:val="22"/>
      <w:szCs w:val="22"/>
      <w:lang w:eastAsia="ar-SA"/>
    </w:rPr>
  </w:style>
  <w:style w:type="paragraph" w:customStyle="1" w:styleId="HTMLPreformatted1">
    <w:name w:val="HTML Preformatted1"/>
    <w:basedOn w:val="Normal"/>
    <w:rsid w:val="00A9787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autoSpaceDN/>
      <w:spacing w:before="0" w:after="0"/>
      <w:ind w:firstLine="0"/>
      <w:jc w:val="left"/>
      <w:textAlignment w:val="auto"/>
    </w:pPr>
    <w:rPr>
      <w:rFonts w:ascii="Courier New" w:eastAsia="Courier New" w:hAnsi="Courier New"/>
      <w:szCs w:val="20"/>
      <w:lang w:val="en-GB" w:eastAsia="lt-LT"/>
    </w:rPr>
  </w:style>
  <w:style w:type="paragraph" w:customStyle="1" w:styleId="2LENTELS">
    <w:name w:val="2_LENTELĖS"/>
    <w:basedOn w:val="1TEKSTAS"/>
    <w:link w:val="2LENTELSChar"/>
    <w:rsid w:val="00A9787A"/>
    <w:pPr>
      <w:ind w:firstLine="0"/>
      <w:jc w:val="left"/>
    </w:pPr>
    <w:rPr>
      <w:rFonts w:cs="Arial"/>
      <w:i/>
      <w:iCs/>
    </w:rPr>
  </w:style>
  <w:style w:type="character" w:customStyle="1" w:styleId="2LENTELSChar">
    <w:name w:val="2_LENTELĖS Char"/>
    <w:basedOn w:val="1TEKSTASChar"/>
    <w:link w:val="2LENTELS"/>
    <w:rsid w:val="00A9787A"/>
    <w:rPr>
      <w:rFonts w:ascii="Arial" w:eastAsia="Times New Roman" w:hAnsi="Arial" w:cs="Arial"/>
      <w:i/>
      <w:iCs/>
      <w:noProof/>
      <w:lang w:val="lt-LT" w:bidi="lo-LA"/>
    </w:rPr>
  </w:style>
  <w:style w:type="character" w:customStyle="1" w:styleId="BasicParagraphChar">
    <w:name w:val="[Basic Paragraph] Char"/>
    <w:basedOn w:val="DefaultParagraphFont"/>
    <w:link w:val="BasicParagraph"/>
    <w:rsid w:val="00A9787A"/>
    <w:rPr>
      <w:rFonts w:ascii="Arial" w:eastAsia="Times New Roman" w:hAnsi="Arial"/>
      <w:color w:val="000000"/>
      <w:sz w:val="24"/>
      <w:szCs w:val="24"/>
      <w:lang w:val="lt-LT"/>
    </w:rPr>
  </w:style>
  <w:style w:type="paragraph" w:customStyle="1" w:styleId="lentelesnumeracija">
    <w:name w:val="lenteles numeracija"/>
    <w:basedOn w:val="BasicParagraph"/>
    <w:link w:val="lentelesnumeracijaChar"/>
    <w:rsid w:val="00A9787A"/>
    <w:pPr>
      <w:framePr w:hSpace="180" w:wrap="around" w:vAnchor="text" w:hAnchor="text" w:y="1"/>
      <w:numPr>
        <w:ilvl w:val="1"/>
        <w:numId w:val="24"/>
      </w:numPr>
      <w:adjustRightInd w:val="0"/>
      <w:spacing w:before="0" w:after="0" w:line="240" w:lineRule="auto"/>
      <w:suppressOverlap/>
      <w:jc w:val="both"/>
    </w:pPr>
    <w:rPr>
      <w:rFonts w:cs="Arial"/>
    </w:rPr>
  </w:style>
  <w:style w:type="character" w:customStyle="1" w:styleId="lentelesnumeracijaChar">
    <w:name w:val="lenteles numeracija Char"/>
    <w:basedOn w:val="BasicParagraphChar"/>
    <w:link w:val="lentelesnumeracija"/>
    <w:rsid w:val="00A9787A"/>
    <w:rPr>
      <w:rFonts w:ascii="Arial" w:eastAsia="Times New Roman" w:hAnsi="Arial" w:cs="Arial"/>
      <w:color w:val="000000"/>
      <w:sz w:val="24"/>
      <w:szCs w:val="24"/>
      <w:lang w:val="lt-LT"/>
    </w:rPr>
  </w:style>
  <w:style w:type="character" w:customStyle="1" w:styleId="ListParagraphChar">
    <w:name w:val="List Paragraph Char"/>
    <w:link w:val="ListParagraph"/>
    <w:uiPriority w:val="34"/>
    <w:rsid w:val="00A9787A"/>
    <w:rPr>
      <w:rFonts w:ascii="Arial" w:eastAsia="Times New Roman" w:hAnsi="Arial"/>
      <w:szCs w:val="24"/>
      <w:lang w:val="lt-LT"/>
    </w:rPr>
  </w:style>
  <w:style w:type="paragraph" w:customStyle="1" w:styleId="LENTELE">
    <w:name w:val="LENTELE"/>
    <w:basedOn w:val="Caption"/>
    <w:link w:val="LENTELEChar"/>
    <w:rsid w:val="00335275"/>
    <w:pPr>
      <w:keepNext/>
      <w:spacing w:after="0"/>
      <w:jc w:val="left"/>
    </w:pPr>
    <w:rPr>
      <w:b w:val="0"/>
      <w:bCs w:val="0"/>
      <w:color w:val="auto"/>
      <w:sz w:val="20"/>
      <w:szCs w:val="20"/>
    </w:rPr>
  </w:style>
  <w:style w:type="character" w:customStyle="1" w:styleId="CaptionChar">
    <w:name w:val="Caption Char"/>
    <w:basedOn w:val="DefaultParagraphFont"/>
    <w:link w:val="Caption"/>
    <w:rsid w:val="00335275"/>
    <w:rPr>
      <w:rFonts w:ascii="Arial" w:eastAsia="Times New Roman" w:hAnsi="Arial"/>
      <w:b/>
      <w:bCs/>
      <w:color w:val="DDDDDD" w:themeColor="accent1"/>
      <w:sz w:val="18"/>
      <w:szCs w:val="18"/>
      <w:lang w:val="lt-LT"/>
    </w:rPr>
  </w:style>
  <w:style w:type="character" w:customStyle="1" w:styleId="LENTELEChar">
    <w:name w:val="LENTELE Char"/>
    <w:basedOn w:val="CaptionChar"/>
    <w:link w:val="LENTELE"/>
    <w:rsid w:val="00335275"/>
    <w:rPr>
      <w:rFonts w:ascii="Arial" w:eastAsia="Times New Roman" w:hAnsi="Arial"/>
      <w:b/>
      <w:bCs/>
      <w:color w:val="DDDDDD" w:themeColor="accent1"/>
      <w:sz w:val="18"/>
      <w:szCs w:val="18"/>
      <w:lang w:val="lt-LT"/>
    </w:rPr>
  </w:style>
  <w:style w:type="paragraph" w:customStyle="1" w:styleId="Lentele0">
    <w:name w:val="Lentele"/>
    <w:basedOn w:val="Heading4"/>
    <w:rsid w:val="005E00FC"/>
    <w:pPr>
      <w:keepLines w:val="0"/>
      <w:numPr>
        <w:ilvl w:val="0"/>
        <w:numId w:val="0"/>
      </w:numPr>
      <w:autoSpaceDN/>
      <w:spacing w:before="60"/>
      <w:ind w:firstLine="720"/>
      <w:jc w:val="left"/>
      <w:textAlignment w:val="auto"/>
    </w:pPr>
    <w:rPr>
      <w:rFonts w:ascii="Times New Roman" w:hAnsi="Times New Roman"/>
      <w:b w:val="0"/>
      <w:bCs w:val="0"/>
      <w:color w:val="auto"/>
      <w:szCs w:val="20"/>
      <w:lang w:eastAsia="ar-SA" w:bidi="lo-LA"/>
    </w:rPr>
  </w:style>
  <w:style w:type="paragraph" w:customStyle="1" w:styleId="Normal2">
    <w:name w:val="Normal2"/>
    <w:rsid w:val="00C05081"/>
    <w:pPr>
      <w:spacing w:after="200" w:line="276" w:lineRule="auto"/>
    </w:pPr>
    <w:rPr>
      <w:rFonts w:cs="Calibri"/>
      <w:sz w:val="22"/>
      <w:szCs w:val="22"/>
      <w:lang w:val="lt-LT" w:eastAsia="lt-LT" w:bidi="lo-LA"/>
    </w:rPr>
  </w:style>
  <w:style w:type="paragraph" w:customStyle="1" w:styleId="LO-normal1">
    <w:name w:val="LO-normal1"/>
    <w:rsid w:val="00DF76E6"/>
    <w:pPr>
      <w:suppressAutoHyphens/>
    </w:pPr>
    <w:rPr>
      <w:rFonts w:ascii="Arial" w:eastAsia="Arial" w:hAnsi="Arial" w:cs="Arial"/>
      <w:lang w:val="lt-LT" w:eastAsia="zh-CN" w:bidi="hi-IN"/>
    </w:rPr>
  </w:style>
  <w:style w:type="character" w:customStyle="1" w:styleId="fontstyle01">
    <w:name w:val="fontstyle01"/>
    <w:basedOn w:val="DefaultParagraphFont"/>
    <w:rsid w:val="00EA7F87"/>
    <w:rPr>
      <w:rFonts w:ascii="MyriadPro-Regular" w:hAnsi="MyriadPro-Regular" w:hint="default"/>
      <w:b w:val="0"/>
      <w:bCs w:val="0"/>
      <w:i w:val="0"/>
      <w:iCs w:val="0"/>
      <w:color w:val="1F1F1F"/>
      <w:sz w:val="18"/>
      <w:szCs w:val="18"/>
    </w:rPr>
  </w:style>
  <w:style w:type="character" w:styleId="CommentReference">
    <w:name w:val="annotation reference"/>
    <w:basedOn w:val="DefaultParagraphFont"/>
    <w:semiHidden/>
    <w:unhideWhenUsed/>
    <w:rsid w:val="00891364"/>
    <w:rPr>
      <w:sz w:val="16"/>
      <w:szCs w:val="16"/>
    </w:rPr>
  </w:style>
  <w:style w:type="table" w:customStyle="1" w:styleId="Style12">
    <w:name w:val="_Style 12"/>
    <w:basedOn w:val="TableNormal"/>
    <w:qFormat/>
    <w:rsid w:val="00FA396F"/>
    <w:pPr>
      <w:spacing w:after="160" w:line="259" w:lineRule="auto"/>
    </w:pPr>
    <w:rPr>
      <w:rFonts w:ascii="Times New Roman" w:eastAsia="Times New Roman" w:hAnsi="Times New Roman"/>
      <w:lang w:val="lt-LT" w:eastAsia="lt-LT"/>
    </w:rPr>
    <w:tblPr>
      <w:tblInd w:w="0" w:type="nil"/>
    </w:tblPr>
  </w:style>
  <w:style w:type="paragraph" w:customStyle="1" w:styleId="m-2621434041913131521msolistparagraph">
    <w:name w:val="m_-2621434041913131521msolistparagraph"/>
    <w:basedOn w:val="Normal"/>
    <w:rsid w:val="007A741A"/>
    <w:pPr>
      <w:suppressAutoHyphens w:val="0"/>
      <w:autoSpaceDN/>
      <w:spacing w:before="100" w:beforeAutospacing="1" w:after="100" w:afterAutospacing="1"/>
      <w:ind w:firstLine="0"/>
      <w:jc w:val="left"/>
      <w:textAlignment w:val="auto"/>
    </w:pPr>
    <w:rPr>
      <w:rFonts w:ascii="Times New Roman" w:hAnsi="Times New Roman"/>
      <w:sz w:val="24"/>
      <w:lang w:val="en-US"/>
    </w:rPr>
  </w:style>
  <w:style w:type="table" w:customStyle="1" w:styleId="69">
    <w:name w:val="69"/>
    <w:basedOn w:val="TableNormal"/>
    <w:rsid w:val="00861B63"/>
    <w:pPr>
      <w:spacing w:before="60" w:after="60"/>
      <w:ind w:firstLine="567"/>
      <w:jc w:val="both"/>
    </w:pPr>
    <w:rPr>
      <w:rFonts w:ascii="Arial" w:eastAsia="Arial" w:hAnsi="Arial" w:cs="Arial"/>
      <w:lang w:val="lt-LT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customStyle="1" w:styleId="TSnumeracija">
    <w:name w:val="TS numeracija"/>
    <w:basedOn w:val="Normal"/>
    <w:link w:val="TSnumeracijaChar"/>
    <w:rsid w:val="00861B63"/>
    <w:pPr>
      <w:pBdr>
        <w:top w:val="nil"/>
        <w:left w:val="nil"/>
        <w:bottom w:val="nil"/>
        <w:right w:val="nil"/>
        <w:between w:val="nil"/>
      </w:pBdr>
      <w:spacing w:before="40" w:after="0"/>
      <w:ind w:left="1213" w:hanging="1179"/>
    </w:pPr>
    <w:rPr>
      <w:rFonts w:eastAsia="Arial" w:cs="Arial"/>
      <w:b/>
      <w:color w:val="FF0000"/>
      <w:szCs w:val="20"/>
    </w:rPr>
  </w:style>
  <w:style w:type="paragraph" w:customStyle="1" w:styleId="TSnumeracijamainpozicija">
    <w:name w:val="TS numeracija main pozicija"/>
    <w:basedOn w:val="Normal"/>
    <w:link w:val="TSnumeracijamainpozicijaChar"/>
    <w:qFormat/>
    <w:rsid w:val="00861B63"/>
    <w:pPr>
      <w:pBdr>
        <w:top w:val="nil"/>
        <w:left w:val="nil"/>
        <w:bottom w:val="nil"/>
        <w:right w:val="nil"/>
        <w:between w:val="nil"/>
      </w:pBdr>
      <w:spacing w:before="80" w:after="0"/>
      <w:ind w:left="792" w:hanging="432"/>
    </w:pPr>
    <w:rPr>
      <w:rFonts w:eastAsia="Arial" w:cs="Arial"/>
      <w:b/>
      <w:color w:val="000000"/>
      <w:szCs w:val="20"/>
    </w:rPr>
  </w:style>
  <w:style w:type="table" w:customStyle="1" w:styleId="37">
    <w:name w:val="37"/>
    <w:basedOn w:val="TableNormal"/>
    <w:rsid w:val="00E0359D"/>
    <w:pPr>
      <w:spacing w:before="60" w:after="60"/>
      <w:ind w:firstLine="567"/>
      <w:jc w:val="both"/>
    </w:pPr>
    <w:rPr>
      <w:rFonts w:ascii="Arial" w:eastAsia="Arial" w:hAnsi="Arial" w:cs="Arial"/>
      <w:lang w:val="lt-LT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35">
    <w:name w:val="35"/>
    <w:basedOn w:val="TableNormal"/>
    <w:rsid w:val="00E0359D"/>
    <w:pPr>
      <w:spacing w:before="60" w:after="60"/>
      <w:ind w:firstLine="567"/>
      <w:jc w:val="both"/>
    </w:pPr>
    <w:rPr>
      <w:rFonts w:ascii="Arial" w:eastAsia="Arial" w:hAnsi="Arial" w:cs="Arial"/>
      <w:lang w:val="lt-LT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30">
    <w:name w:val="30"/>
    <w:basedOn w:val="TableNormal"/>
    <w:rsid w:val="00E0359D"/>
    <w:pPr>
      <w:spacing w:before="60" w:after="60"/>
      <w:ind w:firstLine="567"/>
      <w:jc w:val="both"/>
    </w:pPr>
    <w:rPr>
      <w:rFonts w:ascii="Arial" w:eastAsia="Arial" w:hAnsi="Arial" w:cs="Arial"/>
      <w:lang w:val="lt-LT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customStyle="1" w:styleId="TSnumeracijaChar">
    <w:name w:val="TS numeracija Char"/>
    <w:basedOn w:val="DefaultParagraphFont"/>
    <w:link w:val="TSnumeracija"/>
    <w:rsid w:val="00E0359D"/>
    <w:rPr>
      <w:rFonts w:ascii="Arial" w:eastAsia="Arial" w:hAnsi="Arial" w:cs="Arial"/>
      <w:b/>
      <w:color w:val="FF0000"/>
      <w:lang w:val="lt-LT"/>
    </w:rPr>
  </w:style>
  <w:style w:type="table" w:customStyle="1" w:styleId="20">
    <w:name w:val="20"/>
    <w:basedOn w:val="TableNormal"/>
    <w:rsid w:val="00E0359D"/>
    <w:pPr>
      <w:spacing w:before="60" w:after="60"/>
      <w:ind w:firstLine="567"/>
      <w:jc w:val="both"/>
    </w:pPr>
    <w:rPr>
      <w:rFonts w:ascii="Arial" w:eastAsia="Arial" w:hAnsi="Arial" w:cs="Arial"/>
      <w:lang w:val="lt-LT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customStyle="1" w:styleId="TSnumeracijamainpozicijaChar">
    <w:name w:val="TS numeracija main pozicija Char"/>
    <w:basedOn w:val="DefaultParagraphFont"/>
    <w:link w:val="TSnumeracijamainpozicija"/>
    <w:rsid w:val="00E0359D"/>
    <w:rPr>
      <w:rFonts w:ascii="Arial" w:eastAsia="Arial" w:hAnsi="Arial" w:cs="Arial"/>
      <w:b/>
      <w:color w:val="000000"/>
      <w:lang w:val="lt-LT"/>
    </w:rPr>
  </w:style>
  <w:style w:type="table" w:customStyle="1" w:styleId="25">
    <w:name w:val="25"/>
    <w:basedOn w:val="TableNormal"/>
    <w:rsid w:val="00F91074"/>
    <w:pPr>
      <w:spacing w:before="60" w:after="60"/>
      <w:ind w:firstLine="567"/>
      <w:jc w:val="both"/>
    </w:pPr>
    <w:rPr>
      <w:rFonts w:ascii="Arial" w:eastAsia="Arial" w:hAnsi="Arial" w:cs="Arial"/>
      <w:lang w:val="lt-LT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9">
    <w:name w:val="19"/>
    <w:basedOn w:val="TableNormal"/>
    <w:rsid w:val="00F91074"/>
    <w:pPr>
      <w:spacing w:before="60" w:after="60"/>
      <w:ind w:firstLine="567"/>
      <w:jc w:val="both"/>
    </w:pPr>
    <w:rPr>
      <w:rFonts w:ascii="Arial" w:eastAsia="Arial" w:hAnsi="Arial" w:cs="Arial"/>
      <w:lang w:val="lt-LT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customStyle="1" w:styleId="Projektopavadinimas">
    <w:name w:val="Projekto pavadinimas"/>
    <w:basedOn w:val="Normal"/>
    <w:link w:val="ProjektopavadinimasChar"/>
    <w:rsid w:val="00870E7A"/>
    <w:pPr>
      <w:tabs>
        <w:tab w:val="left" w:pos="2568"/>
      </w:tabs>
      <w:ind w:left="284" w:right="311" w:firstLine="0"/>
    </w:pPr>
    <w:rPr>
      <w:rFonts w:cs="Arial"/>
      <w:b/>
      <w:bCs/>
      <w:color w:val="000000"/>
      <w:sz w:val="32"/>
      <w:szCs w:val="32"/>
      <w:lang w:eastAsia="lt-LT"/>
    </w:rPr>
  </w:style>
  <w:style w:type="character" w:customStyle="1" w:styleId="ProjektopavadinimasChar">
    <w:name w:val="Projekto pavadinimas Char"/>
    <w:basedOn w:val="DefaultParagraphFont"/>
    <w:link w:val="Projektopavadinimas"/>
    <w:rsid w:val="00870E7A"/>
    <w:rPr>
      <w:rFonts w:ascii="Arial" w:eastAsia="Times New Roman" w:hAnsi="Arial" w:cs="Arial"/>
      <w:b/>
      <w:bCs/>
      <w:color w:val="000000"/>
      <w:sz w:val="32"/>
      <w:szCs w:val="32"/>
      <w:lang w:val="lt-LT" w:eastAsia="lt-LT"/>
    </w:rPr>
  </w:style>
  <w:style w:type="paragraph" w:customStyle="1" w:styleId="Virelioupildytilaukeliai">
    <w:name w:val="Viršelio užpildyti laukeliai"/>
    <w:basedOn w:val="Normal"/>
    <w:link w:val="VirelioupildytilaukeliaiChar"/>
    <w:rsid w:val="00870E7A"/>
    <w:pPr>
      <w:tabs>
        <w:tab w:val="left" w:pos="2568"/>
      </w:tabs>
      <w:spacing w:line="360" w:lineRule="auto"/>
      <w:ind w:firstLine="0"/>
      <w:jc w:val="left"/>
    </w:pPr>
    <w:rPr>
      <w:rFonts w:cs="Arial"/>
      <w:b/>
      <w:bCs/>
      <w:color w:val="000000"/>
      <w:sz w:val="26"/>
      <w:szCs w:val="26"/>
      <w:lang w:eastAsia="lt-LT"/>
    </w:rPr>
  </w:style>
  <w:style w:type="character" w:customStyle="1" w:styleId="VirelioupildytilaukeliaiChar">
    <w:name w:val="Viršelio užpildyti laukeliai Char"/>
    <w:basedOn w:val="DefaultParagraphFont"/>
    <w:link w:val="Virelioupildytilaukeliai"/>
    <w:rsid w:val="00870E7A"/>
    <w:rPr>
      <w:rFonts w:ascii="Arial" w:eastAsia="Times New Roman" w:hAnsi="Arial" w:cs="Arial"/>
      <w:b/>
      <w:bCs/>
      <w:color w:val="000000"/>
      <w:sz w:val="26"/>
      <w:szCs w:val="26"/>
      <w:lang w:val="lt-LT" w:eastAsia="lt-LT"/>
    </w:rPr>
  </w:style>
  <w:style w:type="paragraph" w:customStyle="1" w:styleId="Lent10k">
    <w:name w:val="Lent 10k"/>
    <w:basedOn w:val="Normal"/>
    <w:link w:val="Lent10kDiagrama"/>
    <w:qFormat/>
    <w:rsid w:val="006173D9"/>
    <w:pPr>
      <w:widowControl w:val="0"/>
      <w:spacing w:before="0" w:after="0"/>
      <w:ind w:firstLine="0"/>
      <w:jc w:val="left"/>
    </w:pPr>
    <w:rPr>
      <w:szCs w:val="16"/>
    </w:rPr>
  </w:style>
  <w:style w:type="character" w:customStyle="1" w:styleId="Lent10kDiagrama">
    <w:name w:val="Lent 10k Diagrama"/>
    <w:link w:val="Lent10k"/>
    <w:rsid w:val="006173D9"/>
    <w:rPr>
      <w:rFonts w:ascii="Arial" w:eastAsia="Times New Roman" w:hAnsi="Arial"/>
      <w:szCs w:val="16"/>
      <w:lang w:val="lt-LT"/>
    </w:rPr>
  </w:style>
  <w:style w:type="paragraph" w:customStyle="1" w:styleId="Lent10c">
    <w:name w:val="Lent 10c"/>
    <w:basedOn w:val="Lent10k"/>
    <w:link w:val="Lent10cDiagrama"/>
    <w:qFormat/>
    <w:rsid w:val="006173D9"/>
    <w:pPr>
      <w:jc w:val="center"/>
    </w:pPr>
  </w:style>
  <w:style w:type="paragraph" w:customStyle="1" w:styleId="Num1">
    <w:name w:val="Num1"/>
    <w:basedOn w:val="Normal"/>
    <w:link w:val="Num1Diagrama"/>
    <w:rsid w:val="006173D9"/>
    <w:pPr>
      <w:widowControl w:val="0"/>
      <w:numPr>
        <w:numId w:val="25"/>
      </w:numPr>
      <w:spacing w:before="0" w:after="0"/>
      <w:ind w:left="357" w:hanging="357"/>
    </w:pPr>
  </w:style>
  <w:style w:type="character" w:customStyle="1" w:styleId="Lent10cDiagrama">
    <w:name w:val="Lent 10c Diagrama"/>
    <w:basedOn w:val="Lent10kDiagrama"/>
    <w:link w:val="Lent10c"/>
    <w:rsid w:val="006173D9"/>
    <w:rPr>
      <w:rFonts w:ascii="Arial" w:eastAsia="Times New Roman" w:hAnsi="Arial"/>
      <w:szCs w:val="16"/>
      <w:lang w:val="lt-LT"/>
    </w:rPr>
  </w:style>
  <w:style w:type="character" w:customStyle="1" w:styleId="Num1Diagrama">
    <w:name w:val="Num1 Diagrama"/>
    <w:link w:val="Num1"/>
    <w:rsid w:val="006173D9"/>
    <w:rPr>
      <w:rFonts w:ascii="Arial" w:eastAsia="Times New Roman" w:hAnsi="Arial"/>
      <w:szCs w:val="24"/>
      <w:lang w:val="lt-LT"/>
    </w:rPr>
  </w:style>
  <w:style w:type="paragraph" w:customStyle="1" w:styleId="Len10cb">
    <w:name w:val="Len10cb"/>
    <w:basedOn w:val="Lent10c"/>
    <w:link w:val="Len10cbDiagrama"/>
    <w:rsid w:val="006173D9"/>
    <w:rPr>
      <w:b/>
    </w:rPr>
  </w:style>
  <w:style w:type="character" w:customStyle="1" w:styleId="Len10cbDiagrama">
    <w:name w:val="Len10cb Diagrama"/>
    <w:link w:val="Len10cb"/>
    <w:rsid w:val="006173D9"/>
    <w:rPr>
      <w:rFonts w:ascii="Arial" w:eastAsia="Times New Roman" w:hAnsi="Arial"/>
      <w:b/>
      <w:szCs w:val="16"/>
      <w:lang w:val="lt-LT"/>
    </w:rPr>
  </w:style>
  <w:style w:type="paragraph" w:customStyle="1" w:styleId="Lent10d">
    <w:name w:val="Lent 10d"/>
    <w:basedOn w:val="Lent10k"/>
    <w:link w:val="Lent10dDiagrama"/>
    <w:qFormat/>
    <w:rsid w:val="006173D9"/>
    <w:pPr>
      <w:jc w:val="right"/>
    </w:pPr>
  </w:style>
  <w:style w:type="character" w:customStyle="1" w:styleId="Lent10dDiagrama">
    <w:name w:val="Lent 10d Diagrama"/>
    <w:basedOn w:val="Lent10kDiagrama"/>
    <w:link w:val="Lent10d"/>
    <w:rsid w:val="006173D9"/>
    <w:rPr>
      <w:rFonts w:ascii="Arial" w:eastAsia="Times New Roman" w:hAnsi="Arial"/>
      <w:szCs w:val="16"/>
      <w:lang w:val="lt-LT"/>
    </w:rPr>
  </w:style>
  <w:style w:type="paragraph" w:customStyle="1" w:styleId="BYLOSNUMERISVIRELIUI">
    <w:name w:val="BYLOS NUMERIS VIRŠELIUI"/>
    <w:basedOn w:val="Projektopavadinimas"/>
    <w:link w:val="BYLOSNUMERISVIRELIUIChar"/>
    <w:qFormat/>
    <w:rsid w:val="00D1565E"/>
    <w:pPr>
      <w:jc w:val="right"/>
    </w:pPr>
    <w:rPr>
      <w:sz w:val="72"/>
      <w:szCs w:val="72"/>
    </w:rPr>
  </w:style>
  <w:style w:type="character" w:customStyle="1" w:styleId="BYLOSNUMERISVIRELIUIChar">
    <w:name w:val="BYLOS NUMERIS VIRŠELIUI Char"/>
    <w:basedOn w:val="ProjektopavadinimasChar"/>
    <w:link w:val="BYLOSNUMERISVIRELIUI"/>
    <w:rsid w:val="00D1565E"/>
    <w:rPr>
      <w:rFonts w:ascii="Arial" w:eastAsia="Times New Roman" w:hAnsi="Arial" w:cs="Arial"/>
      <w:b/>
      <w:bCs/>
      <w:color w:val="000000"/>
      <w:sz w:val="72"/>
      <w:szCs w:val="72"/>
      <w:lang w:val="lt-LT" w:eastAsia="lt-LT"/>
    </w:rPr>
  </w:style>
  <w:style w:type="paragraph" w:customStyle="1" w:styleId="PROJEKTOPAVADINIMASVIRELIUI">
    <w:name w:val="PROJEKTO PAVADINIMAS VIRŠELIUI"/>
    <w:basedOn w:val="Projektopavadinimas"/>
    <w:link w:val="PROJEKTOPAVADINIMASVIRELIUIChar"/>
    <w:qFormat/>
    <w:rsid w:val="00D1565E"/>
    <w:pPr>
      <w:tabs>
        <w:tab w:val="left" w:pos="9498"/>
      </w:tabs>
      <w:ind w:left="0" w:right="453"/>
    </w:pPr>
  </w:style>
  <w:style w:type="character" w:customStyle="1" w:styleId="PROJEKTOPAVADINIMASVIRELIUIChar">
    <w:name w:val="PROJEKTO PAVADINIMAS VIRŠELIUI Char"/>
    <w:basedOn w:val="ProjektopavadinimasChar"/>
    <w:link w:val="PROJEKTOPAVADINIMASVIRELIUI"/>
    <w:rsid w:val="00D1565E"/>
    <w:rPr>
      <w:rFonts w:ascii="Arial" w:eastAsia="Times New Roman" w:hAnsi="Arial" w:cs="Arial"/>
      <w:b/>
      <w:bCs/>
      <w:color w:val="000000"/>
      <w:sz w:val="32"/>
      <w:szCs w:val="32"/>
      <w:lang w:val="lt-LT" w:eastAsia="lt-LT"/>
    </w:rPr>
  </w:style>
  <w:style w:type="paragraph" w:customStyle="1" w:styleId="Virelioprojektoduomenys">
    <w:name w:val="Viršelio projekto duomenys"/>
    <w:basedOn w:val="Virelioupildytilaukeliai"/>
    <w:link w:val="VirelioprojektoduomenysChar"/>
    <w:qFormat/>
    <w:rsid w:val="00D1565E"/>
  </w:style>
  <w:style w:type="character" w:customStyle="1" w:styleId="VirelioprojektoduomenysChar">
    <w:name w:val="Viršelio projekto duomenys Char"/>
    <w:basedOn w:val="VirelioupildytilaukeliaiChar"/>
    <w:link w:val="Virelioprojektoduomenys"/>
    <w:rsid w:val="00D1565E"/>
    <w:rPr>
      <w:rFonts w:ascii="Arial" w:eastAsia="Times New Roman" w:hAnsi="Arial" w:cs="Arial"/>
      <w:b/>
      <w:bCs/>
      <w:color w:val="000000"/>
      <w:sz w:val="26"/>
      <w:szCs w:val="26"/>
      <w:lang w:val="lt-LT" w:eastAsia="lt-LT"/>
    </w:rPr>
  </w:style>
  <w:style w:type="paragraph" w:customStyle="1" w:styleId="Normalbepirmoseilutstraukimo">
    <w:name w:val="Normal be pirmos eilutės įtraukimo"/>
    <w:basedOn w:val="Normal"/>
    <w:link w:val="NormalbepirmoseilutstraukimoChar"/>
    <w:qFormat/>
    <w:rsid w:val="00D1565E"/>
    <w:pPr>
      <w:pBdr>
        <w:top w:val="nil"/>
        <w:left w:val="nil"/>
        <w:bottom w:val="nil"/>
        <w:right w:val="nil"/>
        <w:between w:val="nil"/>
      </w:pBdr>
      <w:spacing w:before="0" w:after="0"/>
      <w:ind w:firstLine="0"/>
      <w:jc w:val="left"/>
    </w:pPr>
    <w:rPr>
      <w:rFonts w:eastAsia="Arial"/>
      <w:szCs w:val="20"/>
    </w:rPr>
  </w:style>
  <w:style w:type="character" w:customStyle="1" w:styleId="NormalbepirmoseilutstraukimoChar">
    <w:name w:val="Normal be pirmos eilutės įtraukimo Char"/>
    <w:basedOn w:val="DefaultParagraphFont"/>
    <w:link w:val="Normalbepirmoseilutstraukimo"/>
    <w:rsid w:val="00D1565E"/>
    <w:rPr>
      <w:rFonts w:ascii="Arial" w:eastAsia="Arial" w:hAnsi="Arial"/>
      <w:lang w:val="lt-LT"/>
    </w:rPr>
  </w:style>
  <w:style w:type="paragraph" w:customStyle="1" w:styleId="KZnumeracija">
    <w:name w:val="KZ numeracija"/>
    <w:basedOn w:val="NUMERACIJA"/>
    <w:link w:val="KZnumeracijaChar"/>
    <w:qFormat/>
    <w:rsid w:val="00D1565E"/>
    <w:pPr>
      <w:ind w:left="340" w:firstLine="0"/>
      <w:jc w:val="both"/>
    </w:pPr>
  </w:style>
  <w:style w:type="character" w:customStyle="1" w:styleId="KZnumeracijaChar">
    <w:name w:val="KZ numeracija Char"/>
    <w:basedOn w:val="NUMERACIJAChar"/>
    <w:link w:val="KZnumeracija"/>
    <w:rsid w:val="00D1565E"/>
    <w:rPr>
      <w:rFonts w:ascii="Arial" w:eastAsia="Times New Roman" w:hAnsi="Arial" w:cs="Arial"/>
      <w:lang w:val="lt-LT"/>
    </w:rPr>
  </w:style>
  <w:style w:type="paragraph" w:customStyle="1" w:styleId="11antrastes">
    <w:name w:val="1.1 antrastes"/>
    <w:basedOn w:val="Heading2"/>
    <w:link w:val="11antrastesChar"/>
    <w:qFormat/>
    <w:rsid w:val="008942CB"/>
  </w:style>
  <w:style w:type="character" w:customStyle="1" w:styleId="11antrastesChar">
    <w:name w:val="1.1 antrastes Char"/>
    <w:basedOn w:val="Heading2Char"/>
    <w:link w:val="11antrastes"/>
    <w:rsid w:val="008942CB"/>
    <w:rPr>
      <w:rFonts w:ascii="Arial" w:eastAsia="Times New Roman" w:hAnsi="Arial"/>
      <w:b/>
      <w:bCs/>
      <w:caps/>
      <w:szCs w:val="26"/>
      <w:lang w:val="lt-LT"/>
    </w:rPr>
  </w:style>
  <w:style w:type="paragraph" w:customStyle="1" w:styleId="1Antrastes">
    <w:name w:val="1 Antrastes"/>
    <w:basedOn w:val="Heading1"/>
    <w:link w:val="1AntrastesChar"/>
    <w:qFormat/>
    <w:rsid w:val="00835C23"/>
    <w:rPr>
      <w:sz w:val="20"/>
    </w:rPr>
  </w:style>
  <w:style w:type="character" w:customStyle="1" w:styleId="Heading1Char">
    <w:name w:val="Heading 1 Char"/>
    <w:basedOn w:val="DefaultParagraphFont"/>
    <w:link w:val="Heading1"/>
    <w:rsid w:val="00835C23"/>
    <w:rPr>
      <w:rFonts w:ascii="Arial" w:eastAsia="Times New Roman" w:hAnsi="Arial"/>
      <w:b/>
      <w:bCs/>
      <w:caps/>
      <w:sz w:val="24"/>
      <w:szCs w:val="28"/>
      <w:lang w:val="lt-LT"/>
    </w:rPr>
  </w:style>
  <w:style w:type="character" w:customStyle="1" w:styleId="1AntrastesChar">
    <w:name w:val="1 Antrastes Char"/>
    <w:basedOn w:val="Heading1Char"/>
    <w:link w:val="1Antrastes"/>
    <w:rsid w:val="00835C23"/>
    <w:rPr>
      <w:rFonts w:ascii="Arial" w:eastAsia="Times New Roman" w:hAnsi="Arial"/>
      <w:b/>
      <w:bCs/>
      <w:caps/>
      <w:sz w:val="24"/>
      <w:szCs w:val="28"/>
      <w:lang w:val="lt-LT"/>
    </w:rPr>
  </w:style>
  <w:style w:type="paragraph" w:customStyle="1" w:styleId="PAV0">
    <w:name w:val="_PAV"/>
    <w:basedOn w:val="Normal"/>
    <w:qFormat/>
    <w:rsid w:val="002F3554"/>
    <w:pPr>
      <w:widowControl w:val="0"/>
      <w:spacing w:before="120"/>
      <w:ind w:firstLine="0"/>
      <w:jc w:val="center"/>
    </w:pPr>
    <w:rPr>
      <w:b/>
      <w:sz w:val="16"/>
    </w:rPr>
  </w:style>
  <w:style w:type="paragraph" w:customStyle="1" w:styleId="Punktai0">
    <w:name w:val="_Punktai"/>
    <w:basedOn w:val="Normal"/>
    <w:qFormat/>
    <w:rsid w:val="00EC70AA"/>
    <w:pPr>
      <w:widowControl w:val="0"/>
      <w:numPr>
        <w:numId w:val="27"/>
      </w:numPr>
      <w:spacing w:before="0"/>
      <w:ind w:left="714" w:hanging="357"/>
    </w:pPr>
  </w:style>
  <w:style w:type="paragraph" w:customStyle="1" w:styleId="lentelitekstasjuodas">
    <w:name w:val="lentelių tekstas juodas"/>
    <w:basedOn w:val="Normal"/>
    <w:link w:val="lentelitekstasjuodasChar"/>
    <w:qFormat/>
    <w:rsid w:val="002F3554"/>
    <w:pPr>
      <w:ind w:firstLine="0"/>
      <w:jc w:val="left"/>
    </w:pPr>
    <w:rPr>
      <w:noProof/>
      <w:sz w:val="18"/>
      <w:szCs w:val="22"/>
    </w:rPr>
  </w:style>
  <w:style w:type="character" w:customStyle="1" w:styleId="lentelitekstasjuodasChar">
    <w:name w:val="lentelių tekstas juodas Char"/>
    <w:link w:val="lentelitekstasjuodas"/>
    <w:rsid w:val="002F3554"/>
    <w:rPr>
      <w:rFonts w:ascii="Arial" w:eastAsia="Times New Roman" w:hAnsi="Arial"/>
      <w:noProof/>
      <w:sz w:val="18"/>
      <w:szCs w:val="22"/>
      <w:lang w:val="lt-LT"/>
    </w:rPr>
  </w:style>
  <w:style w:type="character" w:styleId="UnresolvedMention">
    <w:name w:val="Unresolved Mention"/>
    <w:basedOn w:val="DefaultParagraphFont"/>
    <w:uiPriority w:val="99"/>
    <w:semiHidden/>
    <w:unhideWhenUsed/>
    <w:rsid w:val="00784CB9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652D1F"/>
    <w:rPr>
      <w:color w:val="919191" w:themeColor="followedHyperlink"/>
      <w:u w:val="single"/>
    </w:rPr>
  </w:style>
  <w:style w:type="numbering" w:customStyle="1" w:styleId="CurrentList1">
    <w:name w:val="Current List1"/>
    <w:uiPriority w:val="99"/>
    <w:rsid w:val="005826C8"/>
    <w:pPr>
      <w:numPr>
        <w:numId w:val="28"/>
      </w:numPr>
    </w:pPr>
  </w:style>
  <w:style w:type="paragraph" w:styleId="Revision">
    <w:name w:val="Revision"/>
    <w:hidden/>
    <w:uiPriority w:val="99"/>
    <w:semiHidden/>
    <w:rsid w:val="005D787A"/>
    <w:rPr>
      <w:rFonts w:ascii="Arial" w:eastAsia="Times New Roman" w:hAnsi="Arial"/>
      <w:szCs w:val="24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791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5452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1659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1375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231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3356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4900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5207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7993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44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339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6363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883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774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29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771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038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6551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85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164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96314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55215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89129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86414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42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300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5963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5985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1245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5745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146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3801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171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6824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3548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79637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161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22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1223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6849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3549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34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1209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70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684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719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9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763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156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9472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1400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143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203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608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8909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1294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6553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702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192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9607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277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9718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905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482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148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3885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915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6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855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8559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5627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6515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4299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653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388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377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625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32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22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009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268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5989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8265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46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077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54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443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14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799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2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7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2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0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682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706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304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0075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4873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8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82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9404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43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3588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496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2305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2330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0483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7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621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103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0263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7432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5552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683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5867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9410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8326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7414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7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79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374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157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3630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1488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763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239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2431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247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2467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7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2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843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164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533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8737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3314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544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253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1745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9176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5183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338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215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814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42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514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4289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8208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9317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697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3829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91744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11631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499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90786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24431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18514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47286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4321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85610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01466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59415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DFE2EA"/>
                                    <w:left w:val="none" w:sz="0" w:space="12" w:color="DFE2EA"/>
                                    <w:bottom w:val="single" w:sz="6" w:space="0" w:color="DFE2EA"/>
                                    <w:right w:val="none" w:sz="0" w:space="31" w:color="DFE2EA"/>
                                  </w:divBdr>
                                  <w:divsChild>
                                    <w:div w:id="21219493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5334975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16111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583983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316235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590814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598163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408854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775219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9029154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9723300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025098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0050468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5325475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0658663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4971779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94307461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4851356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7406966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77760055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9295128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8810652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411948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1205317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6495279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85560844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7712966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13483743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0161521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27462817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506417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210734183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1669292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43845457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4751706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70308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3814288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4223618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4184972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52497933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1044680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9361734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0490815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97363369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7200804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94939091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4825143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59201592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0032888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206143711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1563962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59979482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7452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86682360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488365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20043129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231383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4708815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3234907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89631596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7732051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99156543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8837209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7680880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16249362">
                                                                                  <w:marLeft w:val="-60"/>
                                                                                  <w:marRight w:val="12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97911169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426611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5883305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03829624">
                                                                                  <w:marLeft w:val="-60"/>
                                                                                  <w:marRight w:val="12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9393362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9875340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522691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45772333">
                                                                                  <w:marLeft w:val="-60"/>
                                                                                  <w:marRight w:val="12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208414017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7872975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063212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2981943">
                                                                                  <w:marLeft w:val="-60"/>
                                                                                  <w:marRight w:val="12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2690576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33916356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9448718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7487721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65112463">
                                                                                  <w:marLeft w:val="-60"/>
                                                                                  <w:marRight w:val="12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807078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93809781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7020704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2834440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7117355">
                                                                                  <w:marLeft w:val="-60"/>
                                                                                  <w:marRight w:val="12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72629939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74379271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7094452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1327338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48128268">
                                                                                  <w:marLeft w:val="-60"/>
                                                                                  <w:marRight w:val="12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20557361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3633378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731893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88580358">
                                                                                  <w:marLeft w:val="-60"/>
                                                                                  <w:marRight w:val="12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9497702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435174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0777148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7218728">
                                                                                  <w:marLeft w:val="-60"/>
                                                                                  <w:marRight w:val="12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50956523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381909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9776014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75726874">
                                                                                  <w:marLeft w:val="-60"/>
                                                                                  <w:marRight w:val="12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8043503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8305510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0477784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78414892">
                                                                                  <w:marLeft w:val="-60"/>
                                                                                  <w:marRight w:val="12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36105081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4083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8618603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08833758">
                                                                                  <w:marLeft w:val="-60"/>
                                                                                  <w:marRight w:val="12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30933367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0110208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7414224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2111602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72156121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303026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9315944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2957873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4877852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57210626">
                                                                                  <w:marLeft w:val="-60"/>
                                                                                  <w:marRight w:val="12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10981431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7519850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4298034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7010912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722705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21440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66796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74394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7346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1522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02234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55253893">
                                                  <w:marLeft w:val="0"/>
                                                  <w:marRight w:val="12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374005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73271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247149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187864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511072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068775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43072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03504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398719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665351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241250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0096442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3900607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978525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5304897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6208641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26118614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3781923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19465724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0900082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1893716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11859489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0201771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57337196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78782966">
                                                                                              <w:marLeft w:val="-240"/>
                                                                                              <w:marRight w:val="-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113271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8236194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6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4631265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8329741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12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57936547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63062510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622417556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31613698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55871141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9670605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419872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10745752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2269573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60805916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58005593">
                                                                                                  <w:marLeft w:val="-30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820464407">
                                                                                              <w:marLeft w:val="-240"/>
                                                                                              <w:marRight w:val="-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76275290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0624445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6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49751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72083500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12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41054712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95952309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400639440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490747846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75532465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4770066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497950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18852720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95178744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94456261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5640455">
                                                                                                  <w:marLeft w:val="-30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416898321">
                                                                                              <w:marLeft w:val="-240"/>
                                                                                              <w:marRight w:val="-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9035729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92878043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6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7453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47226107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12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30681377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00443203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59262024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868326398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6695261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10032309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1424920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6968225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053401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66081490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306205920">
                                                                                                  <w:marLeft w:val="-30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775319057">
                                                                                              <w:marLeft w:val="-240"/>
                                                                                              <w:marRight w:val="-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7874462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1406857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6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3831149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11794490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12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81521926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2094663693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331105473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750273304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403333621">
                                                                                                                              <w:marLeft w:val="12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12985701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4597999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8555660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287948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65140230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012944946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449007291">
                                                                                                  <w:marLeft w:val="-30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971208148">
                                                                                              <w:marLeft w:val="-240"/>
                                                                                              <w:marRight w:val="-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39493701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4084560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6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3993363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04867487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12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67491779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4866113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217744656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2013487616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20729867">
                                                                                                                              <w:marLeft w:val="12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00358483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2537154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3499785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3824840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37142230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31490003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48580579">
                                                                                                  <w:marLeft w:val="-30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767190512">
                                                                                              <w:marLeft w:val="-240"/>
                                                                                              <w:marRight w:val="-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1969078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588197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6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2623037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730571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12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73638974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3474009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22664421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808817801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846050287">
                                                                                                                              <w:marLeft w:val="12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69280801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0337606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4908169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2606296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5286604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792750408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55991997">
                                                                                                  <w:marLeft w:val="-30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726074741">
                                                                                              <w:marLeft w:val="-240"/>
                                                                                              <w:marRight w:val="-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50023830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47749785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6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0632886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35295020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12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102991711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25378342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94506630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07193038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53342259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17529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11670368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8106975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41918354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3084532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09089469">
                                                                                                  <w:marLeft w:val="-30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311011478">
                                                                                              <w:marLeft w:val="-240"/>
                                                                                              <w:marRight w:val="-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97880353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8734302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6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2055928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45379593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12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798255216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93508822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47379059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694579392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94349473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5734219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6420726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134109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8528888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61274533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6677408">
                                                                                                  <w:marLeft w:val="-30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436949783">
                                                                                              <w:marLeft w:val="-240"/>
                                                                                              <w:marRight w:val="-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5409084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012517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6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9950652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217814211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12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977179831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4203381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27324036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503596348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90861373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9120688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04865103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182390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1103774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8407057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2179029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67792615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740254663">
                                                                                              <w:marLeft w:val="-240"/>
                                                                                              <w:marRight w:val="-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6317505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158949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6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1185518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100643911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12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341855416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57963203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298755978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391387990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61197793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6247592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3520092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0674350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4566905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92955237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70264449">
                                                                                                  <w:marLeft w:val="-30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98844222">
                                                                                              <w:marLeft w:val="-240"/>
                                                                                              <w:marRight w:val="-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563703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3358169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6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6274575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85041132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12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060177800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279730444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110398429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54621124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2053513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1693837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326497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2250947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0881783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17703760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8377254">
                                                                                                  <w:marLeft w:val="-30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421027177">
                                                                                              <w:marLeft w:val="-240"/>
                                                                                              <w:marRight w:val="-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2449908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947374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6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7589068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47352117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12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312905910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023170725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395547618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886648424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47679842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7642459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20745362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6100677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5837753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4214777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3537213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40301570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410234168">
                                                                                              <w:marLeft w:val="-240"/>
                                                                                              <w:marRight w:val="-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39952105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98219605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6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5879054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25227950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12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7452328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204544617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906718967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981035772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75685197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10248554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0300115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73867349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0674010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045789928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974683520">
                                                                                                  <w:marLeft w:val="-30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259828689">
                                                                                              <w:marLeft w:val="-240"/>
                                                                                              <w:marRight w:val="-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44730777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36339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6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967407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67671327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12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98839161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60417313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8528580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815637246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50754923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4091928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371060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0688790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50536256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46790897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2124684389">
                                                                                              <w:marLeft w:val="-240"/>
                                                                                              <w:marRight w:val="-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58557868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4689933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6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7003264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974662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12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38877425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25035311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684672997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558907416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61994436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4349897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7017771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2828928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3331772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366029911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920168604">
                                                                                              <w:marLeft w:val="-240"/>
                                                                                              <w:marRight w:val="-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8704103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41825796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6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1566562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13274969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12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450242901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76692425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453448540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673990498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38097978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3037269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1762862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3091260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5790193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38157151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579407049">
                                                                                                  <w:marLeft w:val="-30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524289557">
                                                                                              <w:marLeft w:val="-240"/>
                                                                                              <w:marRight w:val="-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92480425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94977369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6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1174263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25436429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12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733894271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62982420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2112775786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878546104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2152100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9244074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58999904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9066910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2658908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1505394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5579050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12350369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517378326">
                                                                                              <w:marLeft w:val="-240"/>
                                                                                              <w:marRight w:val="-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32493826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314061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6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9512843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64831916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12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225071443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293799174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36198620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874002350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4325100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0263067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4713210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76481288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53580200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07798659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27358385">
                                                                                                  <w:marLeft w:val="-30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538931975">
                                                                                              <w:marLeft w:val="-240"/>
                                                                                              <w:marRight w:val="-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79300984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72341076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6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4357604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90999686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12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2016371840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609772395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780998336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426075953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23832743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0123274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6038076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5419300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6770765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74634299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94831307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076127495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51657663">
                                                                                              <w:marLeft w:val="-240"/>
                                                                                              <w:marRight w:val="-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33294852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95928993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6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2619484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64443595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12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735393436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2131852975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312955703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368024171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68001193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8792884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949915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5567457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7350862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2216320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447460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334533129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756512519">
                                                                                              <w:marLeft w:val="-240"/>
                                                                                              <w:marRight w:val="-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6324914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1610751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6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8573703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7142475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12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493911777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600721895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52125658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2134669120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51908090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6206841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79699303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1644577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13190014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3228527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2947365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17379062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490293212">
                                                                                              <w:marLeft w:val="-240"/>
                                                                                              <w:marRight w:val="-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46636464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6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911530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64358303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703361033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62967222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1779484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1399370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0965143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9634146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13497730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79563342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9432980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06939176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813717561">
                                                                                              <w:marLeft w:val="-240"/>
                                                                                              <w:marRight w:val="-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3225798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25639835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6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063058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20201487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12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42391585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605162679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30053436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235432829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95586059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9339149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267947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6087245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2447906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15882369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24802839">
                                                                                                  <w:marLeft w:val="-30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080786032">
                                                                                              <w:marLeft w:val="-240"/>
                                                                                              <w:marRight w:val="-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4639618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2196802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6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937544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6962619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12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70714590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664094502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193609638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302231581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52286422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6094273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9938546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7910587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2098811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000184432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88846174">
                                                                                                  <w:marLeft w:val="-30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2091342574">
                                                                                              <w:marLeft w:val="-240"/>
                                                                                              <w:marRight w:val="-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75828237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1426014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6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8445128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0196391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12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96720321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78403630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663123823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81883868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68462552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11651447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0882870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2154148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49947013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06915304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21099833">
                                                                                                  <w:marLeft w:val="-30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885994614">
                                                                                              <w:marLeft w:val="-240"/>
                                                                                              <w:marRight w:val="-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141095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913788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6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0738102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99714983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12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46558167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25851440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21534548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37056518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10068020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3090770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1251885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758072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93293565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34181078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709794095">
                                                                                                  <w:marLeft w:val="-30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2093163754">
                                                                                              <w:marLeft w:val="-240"/>
                                                                                              <w:marRight w:val="-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2807505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3437510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6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3879616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84997775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12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85210707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413205739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392460907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962882401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45641162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9692073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5313991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8857579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56456444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79240342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31713353">
                                                                                                  <w:marLeft w:val="-30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748772931">
                                                                                              <w:marLeft w:val="-240"/>
                                                                                              <w:marRight w:val="-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4196116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44400716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6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0338062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349989701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12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4654556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4236841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2049986579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975257939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75616849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515463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86197165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6480602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7725342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364042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3103996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48891015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796482546">
                                                                                              <w:marLeft w:val="-240"/>
                                                                                              <w:marRight w:val="-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41432879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328304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6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2132738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26106087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12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716898676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75886716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783579050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597296229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66613030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8991515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3039683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7020435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3067840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12895648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966204813">
                                                                                              <w:marLeft w:val="-240"/>
                                                                                              <w:marRight w:val="-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5402265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55997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6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7873696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6735750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12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04001530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32790570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658652017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739525689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88837753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648836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743133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3282361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33864993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314529594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62061927">
                                                                                                  <w:marLeft w:val="-30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112743673">
                                                                                              <w:marLeft w:val="-240"/>
                                                                                              <w:marRight w:val="-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34806544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6574991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6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6195910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70969057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12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26739901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303578765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722757614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613826080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2462017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657975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6109184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878227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5951217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1461911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38896137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766268698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293900440">
                                                                                              <w:marLeft w:val="-240"/>
                                                                                              <w:marRight w:val="-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6076639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5133035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6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2489147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3393086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12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75740957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585042435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0827870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146165313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61880514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6874371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359359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5387256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12449784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044672459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030185360">
                                                                                                  <w:marLeft w:val="-30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658385456">
                                                                                              <w:marLeft w:val="-240"/>
                                                                                              <w:marRight w:val="-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3942427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7366319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6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1471552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60668976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12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880163611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518423742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800997383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2060936520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92834226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6280820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8537423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4752337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55288825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24053870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463957876">
                                                                                                  <w:marLeft w:val="-30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79324341">
                                                                                              <w:marLeft w:val="-240"/>
                                                                                              <w:marRight w:val="-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177625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3772778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6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3597034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92033115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12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819076940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7972033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999017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917588084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5318802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8972970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6956485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7195065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696868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80424534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408186779">
                                                                                              <w:marLeft w:val="-240"/>
                                                                                              <w:marRight w:val="-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9248428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1339617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6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6991802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03141642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12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16937229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987783635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539440381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285699841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60113852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3805558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5855194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6189649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6719408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83346749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478495743">
                                                                                                  <w:marLeft w:val="-30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92509374">
                                                                                              <w:marLeft w:val="-240"/>
                                                                                              <w:marRight w:val="-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1843900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721387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6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8483053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08437540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12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40245671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4299617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75632673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213687121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74221968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5657428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6783962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3650637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4956382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068651716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704473888">
                                                                                              <w:marLeft w:val="-240"/>
                                                                                              <w:marRight w:val="-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01896634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95798225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6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920710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10527158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12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79436702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0117430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26242210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200315222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9462200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8212700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4110321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2720414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50143291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78457685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320887443">
                                                                                              <w:marLeft w:val="-240"/>
                                                                                              <w:marRight w:val="-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8925912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2551306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6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0741784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1415074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12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482501206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26361159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2092653339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342440091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19315022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8910488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0732005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4240163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3477500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41549452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21601512">
                                                                                                  <w:marLeft w:val="-30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048914766">
                                                                                              <w:marLeft w:val="-240"/>
                                                                                              <w:marRight w:val="-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6555532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4661116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6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9119323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860385987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12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492642616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646624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509128687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910626976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10877014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0335036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7250661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9219709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44665207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76058942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6588094">
                                                                                              <w:marLeft w:val="-240"/>
                                                                                              <w:marRight w:val="-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48014546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6517992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6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8233777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233541121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12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46807513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35981552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9484424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688020090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71542837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6033804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9684295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16490412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70013033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31348595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102411972">
                                                                                                  <w:marLeft w:val="-30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266037990">
                                                                                              <w:marLeft w:val="-240"/>
                                                                                              <w:marRight w:val="-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99176009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11284741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6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3032269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11243141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12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061514276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06226889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933078681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665934088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09488660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2947670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5657722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700001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359116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8627564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9710282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96961667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2015497250">
                                                                                              <w:marLeft w:val="-240"/>
                                                                                              <w:marRight w:val="-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2495004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94171766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6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7609274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0159303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12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8166790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419105539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919050796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985932762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92475174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6626695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8904916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3164189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2178840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61800901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729767205">
                                                                                                  <w:marLeft w:val="-30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79373496">
                                                                                              <w:marLeft w:val="-240"/>
                                                                                              <w:marRight w:val="-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7050527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7974111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6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3040261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63148277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12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882864561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39986326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427000636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27914566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94276222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7690300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8265832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14308752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68618021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71363900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278923215">
                                                                                              <w:marLeft w:val="-240"/>
                                                                                              <w:marRight w:val="-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6648296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9878305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6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9160730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638959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12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90082135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89670473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546678310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667907363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5715873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1172513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2029855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0003956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8701099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89373680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911698585">
                                                                                                  <w:marLeft w:val="-30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578949578">
                                                                                              <w:marLeft w:val="-240"/>
                                                                                              <w:marRight w:val="-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8046320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1816405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6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5966961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6726047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12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820735661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551841745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922645241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499271233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75879182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0117800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62853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9493365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65945417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34153790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91607034">
                                                                                                  <w:marLeft w:val="-30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386026902">
                                                                                              <w:marLeft w:val="-240"/>
                                                                                              <w:marRight w:val="-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139053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2299326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6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575462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44211747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12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57691711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371467924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958635624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500396159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74767936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7885179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6771023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14021979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91752031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001421992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09487711">
                                                                                                  <w:marLeft w:val="-30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67260972">
                                                                                              <w:marLeft w:val="-240"/>
                                                                                              <w:marRight w:val="-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4655369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5614039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6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6322510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3140654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12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8751100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42957335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39165802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414547206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92625796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258061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6968076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71843191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9170321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75256487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479419552">
                                                                                                  <w:marLeft w:val="-30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508984842">
                                                                                              <w:marLeft w:val="-240"/>
                                                                                              <w:marRight w:val="-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00755881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855524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6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011777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35600902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12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48420495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30751833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98877611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400054933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39459398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5768208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7484610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7440607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00879757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37837904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44086640">
                                                                                                  <w:marLeft w:val="-30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658150346">
                                                                                              <w:marLeft w:val="-240"/>
                                                                                              <w:marRight w:val="-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0251776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1639548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6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405107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79838290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12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058747987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589075793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167399450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375155341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50432256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4410110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6351717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3234670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72838716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031878651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37918701">
                                                                                                  <w:marLeft w:val="-30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882255088">
                                                                                              <w:marLeft w:val="-240"/>
                                                                                              <w:marRight w:val="-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879036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1424669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6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556885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360130021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12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85288703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746615593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315258959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969316681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52861445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6602849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8852682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0706172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65892340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027222367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020399015">
                                                                                                  <w:marLeft w:val="-30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963078374">
                                                                                              <w:marLeft w:val="-240"/>
                                                                                              <w:marRight w:val="-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7536806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2662209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6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1960920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0887846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12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37112573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210969225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719331273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425112064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82715928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4527800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4049267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3606102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36198289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63249507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58694304">
                                                                                                  <w:marLeft w:val="-30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859010233">
                                                                                              <w:marLeft w:val="-240"/>
                                                                                              <w:marRight w:val="-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38156163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1291084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6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294233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13686939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12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768546791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515344893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8320540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649208931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42044534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7085676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7435068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6202356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8785531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99310537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741488455">
                                                                                                  <w:marLeft w:val="-30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235970641">
                                                                                              <w:marLeft w:val="-240"/>
                                                                                              <w:marRight w:val="-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71195607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6486112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6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7185711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21118483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12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206602578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361370622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2097242586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036657776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64950832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1793765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129213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2717644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78258095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370112186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441269226">
                                                                                                  <w:marLeft w:val="-30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599293385">
                                                                                              <w:marLeft w:val="-240"/>
                                                                                              <w:marRight w:val="-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8263767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4544719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6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1575627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6272112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12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679820803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642612165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456169463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880285159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32266358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1289077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4051411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3484316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6060423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60653136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456875076">
                                                                                              <w:marLeft w:val="-240"/>
                                                                                              <w:marRight w:val="-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31229567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894731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6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3868617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93485147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12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22499978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874075262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93789094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32037920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83752828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3441473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69678208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7388826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2737512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532675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01491930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89447593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651981131">
                                                                                              <w:marLeft w:val="-240"/>
                                                                                              <w:marRight w:val="-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95390238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58272053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6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2933370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6369094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12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40306456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37481406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  <w:div w:id="1357542920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27656771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  <w:div w:id="70229279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95579844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  <w:div w:id="68833784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75891044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  <w:div w:id="165656447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339232813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  <w:div w:id="21563185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8648025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16320028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7588535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8900656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3520959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12175363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89246010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322932570">
                                                                                              <w:marLeft w:val="-240"/>
                                                                                              <w:marRight w:val="-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3352518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5252636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6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9439063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88395711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12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385446750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76534721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99479408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843781856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46308483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5574885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36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9159486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7193528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47864854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44321818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825778039">
                                                                                              <w:marLeft w:val="-240"/>
                                                                                              <w:marRight w:val="-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1699837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135910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6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6186130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634210621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12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630482620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833834745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832796983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798765694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8238612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794565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406385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41995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0357617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8802126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4869408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6" w:space="0" w:color="auto"/>
                                                                    <w:left w:val="single" w:sz="6" w:space="0" w:color="auto"/>
                                                                    <w:bottom w:val="single" w:sz="6" w:space="0" w:color="auto"/>
                                                                    <w:right w:val="single" w:sz="6" w:space="0" w:color="auto"/>
                                                                  </w:divBdr>
                                                                  <w:divsChild>
                                                                    <w:div w:id="195829507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7750549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1525441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7538064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389166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279197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63686589">
                                                              <w:marLeft w:val="6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343240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13313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89941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267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404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896325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227461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754834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541494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88527511">
                                                          <w:marLeft w:val="120"/>
                                                          <w:marRight w:val="12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533004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483605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71827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374497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4920209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558903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98370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8943719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8003756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935028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5994291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8254777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2756769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004501940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41773311">
                                                                                              <w:marLeft w:val="-240"/>
                                                                                              <w:marRight w:val="-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308239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6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1380581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0792236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20703425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73547204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84211849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4102094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6170909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60"/>
                                                                                  <w:marBottom w:val="6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2866015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6409882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0948807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8536458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4602017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02772277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474875582">
                                                                                              <w:marLeft w:val="-240"/>
                                                                                              <w:marRight w:val="-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70389536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6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7071721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01568897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80080885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80242771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07964357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6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42456613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6185321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4713390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7403263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67294907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61623793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006832475">
                                                                                              <w:marLeft w:val="-240"/>
                                                                                              <w:marRight w:val="-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7826519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6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5138369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4089410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13471457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98403831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96295601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7875470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2262238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79811187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67295489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96744850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468478147">
                                                                                              <w:marLeft w:val="-240"/>
                                                                                              <w:marRight w:val="-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35692974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6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0635211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74135411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764298273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859616553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58394807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6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65491632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22256628">
                                                                              <w:marLeft w:val="240"/>
                                                                              <w:marRight w:val="240"/>
                                                                              <w:marTop w:val="180"/>
                                                                              <w:marBottom w:val="36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6193879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86397737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single" w:sz="6" w:space="0" w:color="auto"/>
                                                                                        <w:left w:val="single" w:sz="6" w:space="0" w:color="auto"/>
                                                                                        <w:bottom w:val="single" w:sz="6" w:space="0" w:color="auto"/>
                                                                                        <w:right w:val="single" w:sz="6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46073129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13680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56591934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96924187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71396214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14368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680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6267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1090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57464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69468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7164515">
                                  <w:marLeft w:val="12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70054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133446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3625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3270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ulius%20Lapinskas\Downloads\2L%20Templeitai-KMZ\Inekstra%20blankas%203" TargetMode="External"/></Relationships>
</file>

<file path=word/theme/theme1.xml><?xml version="1.0" encoding="utf-8"?>
<a:theme xmlns:a="http://schemas.openxmlformats.org/drawingml/2006/main" name="„Office“ tema">
  <a:themeElements>
    <a:clrScheme name="Grayscale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igrationWizIdVersion xmlns="5328b85b-5462-473c-b7d7-716e71d978e3" xsi:nil="true"/>
    <lcf76f155ced4ddcb4097134ff3c332f xmlns="5328b85b-5462-473c-b7d7-716e71d978e3">
      <Terms xmlns="http://schemas.microsoft.com/office/infopath/2007/PartnerControls"/>
    </lcf76f155ced4ddcb4097134ff3c332f>
    <MigrationWizId xmlns="5328b85b-5462-473c-b7d7-716e71d978e3" xsi:nil="true"/>
    <TaxCatchAll xmlns="25a440d9-bd28-4917-92b3-9fa9a41cf7ff" xsi:nil="true"/>
    <MigrationWizIdPermissions xmlns="5328b85b-5462-473c-b7d7-716e71d978e3" xsi:nil="true"/>
    <lcf76f155ced4ddcb4097134ff3c332f0 xmlns="5328b85b-5462-473c-b7d7-716e71d978e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1B801DCF4FE5047A673524D3F024109" ma:contentTypeVersion="22" ma:contentTypeDescription="Create a new document." ma:contentTypeScope="" ma:versionID="dcfff8c9774eabd77b0998c313cbf327">
  <xsd:schema xmlns:xsd="http://www.w3.org/2001/XMLSchema" xmlns:xs="http://www.w3.org/2001/XMLSchema" xmlns:p="http://schemas.microsoft.com/office/2006/metadata/properties" xmlns:ns2="5328b85b-5462-473c-b7d7-716e71d978e3" xmlns:ns3="25a440d9-bd28-4917-92b3-9fa9a41cf7ff" targetNamespace="http://schemas.microsoft.com/office/2006/metadata/properties" ma:root="true" ma:fieldsID="7c98db024008a8855e24b76dae22f111" ns2:_="" ns3:_="">
    <xsd:import namespace="5328b85b-5462-473c-b7d7-716e71d978e3"/>
    <xsd:import namespace="25a440d9-bd28-4917-92b3-9fa9a41cf7ff"/>
    <xsd:element name="properties">
      <xsd:complexType>
        <xsd:sequence>
          <xsd:element name="documentManagement">
            <xsd:complexType>
              <xsd:all>
                <xsd:element ref="ns2:MigrationWizId" minOccurs="0"/>
                <xsd:element ref="ns2:MigrationWizIdPermissions" minOccurs="0"/>
                <xsd:element ref="ns2:MigrationWizIdVersion" minOccurs="0"/>
                <xsd:element ref="ns2:lcf76f155ced4ddcb4097134ff3c332f0" minOccurs="0"/>
                <xsd:element ref="ns2:MediaServiceMetadata" minOccurs="0"/>
                <xsd:element ref="ns2:MediaServiceFastMetadata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2:MediaServiceOCR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28b85b-5462-473c-b7d7-716e71d978e3" elementFormDefault="qualified">
    <xsd:import namespace="http://schemas.microsoft.com/office/2006/documentManagement/types"/>
    <xsd:import namespace="http://schemas.microsoft.com/office/infopath/2007/PartnerControls"/>
    <xsd:element name="MigrationWizId" ma:index="8" nillable="true" ma:displayName="MigrationWizId" ma:internalName="MigrationWizId">
      <xsd:simpleType>
        <xsd:restriction base="dms:Text"/>
      </xsd:simpleType>
    </xsd:element>
    <xsd:element name="MigrationWizIdPermissions" ma:index="9" nillable="true" ma:displayName="MigrationWizIdPermissions" ma:internalName="MigrationWizIdPermissions">
      <xsd:simpleType>
        <xsd:restriction base="dms:Text"/>
      </xsd:simpleType>
    </xsd:element>
    <xsd:element name="MigrationWizIdVersion" ma:index="10" nillable="true" ma:displayName="MigrationWizIdVersion" ma:internalName="MigrationWizIdVersion">
      <xsd:simpleType>
        <xsd:restriction base="dms:Text"/>
      </xsd:simpleType>
    </xsd:element>
    <xsd:element name="lcf76f155ced4ddcb4097134ff3c332f0" ma:index="11" nillable="true" ma:displayName="Vaizdų žymės_0" ma:hidden="true" ma:internalName="lcf76f155ced4ddcb4097134ff3c332f0" ma:readOnly="false">
      <xsd:simpleType>
        <xsd:restriction base="dms:Note"/>
      </xsd:simpleType>
    </xsd:element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eb98984b-115e-4c08-a141-e29f006610a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a440d9-bd28-4917-92b3-9fa9a41cf7f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1796739-d2b9-4e88-a001-0921cdd87ffa}" ma:internalName="TaxCatchAll" ma:showField="CatchAllData" ma:web="25a440d9-bd28-4917-92b3-9fa9a41cf7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22FE3E6-245F-4C0A-BCBA-23C3235786C5}">
  <ds:schemaRefs>
    <ds:schemaRef ds:uri="http://schemas.microsoft.com/office/2006/metadata/properties"/>
    <ds:schemaRef ds:uri="http://schemas.microsoft.com/office/infopath/2007/PartnerControls"/>
    <ds:schemaRef ds:uri="5328b85b-5462-473c-b7d7-716e71d978e3"/>
    <ds:schemaRef ds:uri="25a440d9-bd28-4917-92b3-9fa9a41cf7ff"/>
  </ds:schemaRefs>
</ds:datastoreItem>
</file>

<file path=customXml/itemProps2.xml><?xml version="1.0" encoding="utf-8"?>
<ds:datastoreItem xmlns:ds="http://schemas.openxmlformats.org/officeDocument/2006/customXml" ds:itemID="{11EE4A74-BB06-432F-A3FB-C6F455DC43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328b85b-5462-473c-b7d7-716e71d978e3"/>
    <ds:schemaRef ds:uri="25a440d9-bd28-4917-92b3-9fa9a41cf7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0BBFB10-2696-4D6D-8AF3-529ED8EB051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270502A-43E3-48B1-A57C-8B3E0CE2A53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Inekstra blankas 3</Template>
  <TotalTime>127</TotalTime>
  <Pages>3</Pages>
  <Words>489</Words>
  <Characters>2790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>2L-2020-07M</vt:lpstr>
      <vt:lpstr>2L-2020-07M</vt:lpstr>
    </vt:vector>
  </TitlesOfParts>
  <Manager/>
  <Company>UAB "2L Architects"</Company>
  <LinksUpToDate>false</LinksUpToDate>
  <CharactersWithSpaces>3273</CharactersWithSpaces>
  <SharedDoc>false</SharedDoc>
  <HyperlinkBase/>
  <HLinks>
    <vt:vector size="6" baseType="variant">
      <vt:variant>
        <vt:i4>8323078</vt:i4>
      </vt:variant>
      <vt:variant>
        <vt:i4>0</vt:i4>
      </vt:variant>
      <vt:variant>
        <vt:i4>0</vt:i4>
      </vt:variant>
      <vt:variant>
        <vt:i4>5</vt:i4>
      </vt:variant>
      <vt:variant>
        <vt:lpwstr>mailto:info@2Larchitektai.lt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2L-2020-07M</dc:title>
  <dc:subject/>
  <dc:creator>Viktorija Blažienė</dc:creator>
  <cp:keywords/>
  <dc:description/>
  <cp:lastModifiedBy>Roberta Pušklevič</cp:lastModifiedBy>
  <cp:revision>9</cp:revision>
  <cp:lastPrinted>2026-04-01T10:46:00Z</cp:lastPrinted>
  <dcterms:created xsi:type="dcterms:W3CDTF">2026-03-27T13:37:00Z</dcterms:created>
  <dcterms:modified xsi:type="dcterms:W3CDTF">2026-04-01T11:12:00Z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tatytojas">
    <vt:lpwstr>LIETUVOS BANKAS</vt:lpwstr>
  </property>
  <property fmtid="{D5CDD505-2E9C-101B-9397-08002B2CF9AE}" pid="3" name="Baigimo data">
    <vt:lpwstr>2025 05 20</vt:lpwstr>
  </property>
  <property fmtid="{D5CDD505-2E9C-101B-9397-08002B2CF9AE}" pid="4" name="PDV">
    <vt:lpwstr>Gediminas Paslaitis</vt:lpwstr>
  </property>
  <property fmtid="{D5CDD505-2E9C-101B-9397-08002B2CF9AE}" pid="5" name="Projekto dalis">
    <vt:lpwstr>Projektiniai pasiūlymai</vt:lpwstr>
  </property>
  <property fmtid="{D5CDD505-2E9C-101B-9397-08002B2CF9AE}" pid="6" name="Stadija trumpinys">
    <vt:lpwstr>PP</vt:lpwstr>
  </property>
  <property fmtid="{D5CDD505-2E9C-101B-9397-08002B2CF9AE}" pid="7" name="Stadija">
    <vt:lpwstr>Projektiniai pasiūlymai</vt:lpwstr>
  </property>
  <property fmtid="{D5CDD505-2E9C-101B-9397-08002B2CF9AE}" pid="8" name="Projekto pavadinimas">
    <vt:lpwstr>Administracinių pastatų paskirties grupės, administracinės paskirties pastatų adresu Žirmūnų g. 151, Vilnius, rekonstravimo projektas</vt:lpwstr>
  </property>
  <property fmtid="{D5CDD505-2E9C-101B-9397-08002B2CF9AE}" pid="9" name="PDV atestatas">
    <vt:lpwstr>A 822</vt:lpwstr>
  </property>
  <property fmtid="{D5CDD505-2E9C-101B-9397-08002B2CF9AE}" pid="10" name="Projekto numeris">
    <vt:lpwstr>2L202405</vt:lpwstr>
  </property>
  <property fmtid="{D5CDD505-2E9C-101B-9397-08002B2CF9AE}" pid="11" name="Projekto dalis trumpinys">
    <vt:lpwstr>PP</vt:lpwstr>
  </property>
  <property fmtid="{D5CDD505-2E9C-101B-9397-08002B2CF9AE}" pid="12" name="Architektas 1">
    <vt:lpwstr>Arūnas Paslaitis</vt:lpwstr>
  </property>
  <property fmtid="{D5CDD505-2E9C-101B-9397-08002B2CF9AE}" pid="13" name="Architektas 2">
    <vt:lpwstr>Oskar Sevruk</vt:lpwstr>
  </property>
  <property fmtid="{D5CDD505-2E9C-101B-9397-08002B2CF9AE}" pid="14" name="Architektas 1 atestatas">
    <vt:lpwstr>A 2233</vt:lpwstr>
  </property>
  <property fmtid="{D5CDD505-2E9C-101B-9397-08002B2CF9AE}" pid="15" name="Architektas 2 atestatas">
    <vt:lpwstr>MD013976</vt:lpwstr>
  </property>
  <property fmtid="{D5CDD505-2E9C-101B-9397-08002B2CF9AE}" pid="16" name="PV">
    <vt:lpwstr>Giedrė Kličienė</vt:lpwstr>
  </property>
  <property fmtid="{D5CDD505-2E9C-101B-9397-08002B2CF9AE}" pid="17" name="PV atestatas">
    <vt:lpwstr>A 1640</vt:lpwstr>
  </property>
  <property fmtid="{D5CDD505-2E9C-101B-9397-08002B2CF9AE}" pid="18" name="Laida">
    <vt:lpwstr>0</vt:lpwstr>
  </property>
  <property fmtid="{D5CDD505-2E9C-101B-9397-08002B2CF9AE}" pid="19" name="Stadija, keitimas">
    <vt:lpwstr>Projektiniai pasiūlymai</vt:lpwstr>
  </property>
  <property fmtid="{D5CDD505-2E9C-101B-9397-08002B2CF9AE}" pid="20" name="Division">
    <vt:lpwstr>-03</vt:lpwstr>
  </property>
  <property fmtid="{D5CDD505-2E9C-101B-9397-08002B2CF9AE}" pid="21" name="MSIP_Label_e5564178-1ca1-4992-b45e-fdaf9919e704_Enabled">
    <vt:lpwstr>true</vt:lpwstr>
  </property>
  <property fmtid="{D5CDD505-2E9C-101B-9397-08002B2CF9AE}" pid="22" name="MSIP_Label_e5564178-1ca1-4992-b45e-fdaf9919e704_SetDate">
    <vt:lpwstr>2025-05-14T10:17:26Z</vt:lpwstr>
  </property>
  <property fmtid="{D5CDD505-2E9C-101B-9397-08002B2CF9AE}" pid="23" name="MSIP_Label_e5564178-1ca1-4992-b45e-fdaf9919e704_Method">
    <vt:lpwstr>Privileged</vt:lpwstr>
  </property>
  <property fmtid="{D5CDD505-2E9C-101B-9397-08002B2CF9AE}" pid="24" name="MSIP_Label_e5564178-1ca1-4992-b45e-fdaf9919e704_Name">
    <vt:lpwstr>LB VIEŠA (ECB PUBLIC)</vt:lpwstr>
  </property>
  <property fmtid="{D5CDD505-2E9C-101B-9397-08002B2CF9AE}" pid="25" name="MSIP_Label_e5564178-1ca1-4992-b45e-fdaf9919e704_SiteId">
    <vt:lpwstr>5a40b399-6903-4594-ad73-dc4ed7ed91c0</vt:lpwstr>
  </property>
  <property fmtid="{D5CDD505-2E9C-101B-9397-08002B2CF9AE}" pid="26" name="MSIP_Label_e5564178-1ca1-4992-b45e-fdaf9919e704_ActionId">
    <vt:lpwstr>8f5ce286-0f75-4a67-bde1-e76f1878d096</vt:lpwstr>
  </property>
  <property fmtid="{D5CDD505-2E9C-101B-9397-08002B2CF9AE}" pid="27" name="MSIP_Label_e5564178-1ca1-4992-b45e-fdaf9919e704_ContentBits">
    <vt:lpwstr>0</vt:lpwstr>
  </property>
  <property fmtid="{D5CDD505-2E9C-101B-9397-08002B2CF9AE}" pid="28" name="ContentTypeId">
    <vt:lpwstr>0x01010061B801DCF4FE5047A673524D3F024109</vt:lpwstr>
  </property>
</Properties>
</file>